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D3A" w:rsidRDefault="00A75D3A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 xml:space="preserve">Муниципальный этап всероссийской олимпиады школьников по математике </w:t>
      </w:r>
    </w:p>
    <w:p w:rsidR="00A75D3A" w:rsidRDefault="00A75D3A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:rsidR="00A75D3A" w:rsidRDefault="00A75D3A" w:rsidP="00957CFB">
      <w:pPr>
        <w:ind w:firstLine="0"/>
        <w:jc w:val="center"/>
        <w:rPr>
          <w:b/>
          <w:sz w:val="24"/>
          <w:szCs w:val="24"/>
        </w:rPr>
      </w:pPr>
    </w:p>
    <w:p w:rsidR="00A75D3A" w:rsidRDefault="00A75D3A" w:rsidP="00957CFB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8 класс</w:t>
      </w:r>
    </w:p>
    <w:p w:rsidR="00A75D3A" w:rsidRPr="00A55329" w:rsidRDefault="00A75D3A" w:rsidP="00A55329">
      <w:pPr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</w:t>
      </w:r>
      <w:r>
        <w:rPr>
          <w:i/>
          <w:sz w:val="24"/>
        </w:rPr>
        <w:t xml:space="preserve">                </w:t>
      </w:r>
      <w:r w:rsidRPr="00A55329">
        <w:rPr>
          <w:i/>
          <w:sz w:val="24"/>
        </w:rPr>
        <w:t xml:space="preserve">Максимальный балл – 35 </w:t>
      </w:r>
    </w:p>
    <w:p w:rsidR="00A75D3A" w:rsidRPr="00A55329" w:rsidRDefault="00A75D3A" w:rsidP="00957CFB">
      <w:pPr>
        <w:ind w:firstLine="0"/>
        <w:jc w:val="center"/>
        <w:rPr>
          <w:b/>
          <w:sz w:val="24"/>
          <w:szCs w:val="24"/>
        </w:rPr>
      </w:pPr>
    </w:p>
    <w:p w:rsidR="00A75D3A" w:rsidRPr="00A55329" w:rsidRDefault="00A75D3A" w:rsidP="00261E6F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8-1</w:t>
      </w:r>
      <w:r w:rsidRPr="00A55329">
        <w:rPr>
          <w:sz w:val="24"/>
          <w:szCs w:val="24"/>
        </w:rPr>
        <w:t>. Начинающий цветовод высадил на свою грядку ромашки, лютики и маргаритки. Когда они взошли, оказалось, что ромашек в 5 раз больше, чем не-ромашек, лютиков – в 5 раз мен</w:t>
      </w:r>
      <w:r w:rsidRPr="00A55329">
        <w:rPr>
          <w:sz w:val="24"/>
          <w:szCs w:val="24"/>
        </w:rPr>
        <w:t>ь</w:t>
      </w:r>
      <w:r w:rsidRPr="00A55329">
        <w:rPr>
          <w:sz w:val="24"/>
          <w:szCs w:val="24"/>
        </w:rPr>
        <w:t>ше, чем не-лютиков. Какую долю среди проросших растений занимают маргаритки?</w:t>
      </w:r>
    </w:p>
    <w:p w:rsidR="00A75D3A" w:rsidRPr="00A55329" w:rsidRDefault="00A75D3A" w:rsidP="00261E6F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8-2</w:t>
      </w:r>
      <w:r w:rsidRPr="00A55329">
        <w:rPr>
          <w:sz w:val="24"/>
          <w:szCs w:val="24"/>
        </w:rPr>
        <w:t>. Коля старше Толи, и возраст каждого из них — целое число, меньшее 100. Если пом</w:t>
      </w:r>
      <w:r w:rsidRPr="00A55329">
        <w:rPr>
          <w:sz w:val="24"/>
          <w:szCs w:val="24"/>
        </w:rPr>
        <w:t>е</w:t>
      </w:r>
      <w:r w:rsidRPr="00A55329">
        <w:rPr>
          <w:sz w:val="24"/>
          <w:szCs w:val="24"/>
        </w:rPr>
        <w:t>нять местами цифры возраста Коли, получится возраст Толи. Более того, разность между ква</w:t>
      </w:r>
      <w:r w:rsidRPr="00A55329">
        <w:rPr>
          <w:sz w:val="24"/>
          <w:szCs w:val="24"/>
        </w:rPr>
        <w:t>д</w:t>
      </w:r>
      <w:r w:rsidRPr="00A55329">
        <w:rPr>
          <w:sz w:val="24"/>
          <w:szCs w:val="24"/>
        </w:rPr>
        <w:t xml:space="preserve">ратами их возрастов является квадратом целого числа. Сколько лет каждому? </w:t>
      </w:r>
    </w:p>
    <w:p w:rsidR="00A75D3A" w:rsidRPr="00A55329" w:rsidRDefault="00A75D3A" w:rsidP="009F5B82">
      <w:pPr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8-3</w:t>
      </w:r>
      <w:r w:rsidRPr="00A55329">
        <w:rPr>
          <w:sz w:val="24"/>
          <w:szCs w:val="24"/>
        </w:rPr>
        <w:t>. Вика записывает свои оценки с начала года. В начале второй четверти она получила пятерку, вследствие чего доля пятерок увеличилась на 0,15. После очередной оценки доля п</w:t>
      </w:r>
      <w:r w:rsidRPr="00A55329">
        <w:rPr>
          <w:sz w:val="24"/>
          <w:szCs w:val="24"/>
        </w:rPr>
        <w:t>я</w:t>
      </w:r>
      <w:r w:rsidRPr="00A55329">
        <w:rPr>
          <w:sz w:val="24"/>
          <w:szCs w:val="24"/>
        </w:rPr>
        <w:t>терок увеличилась еще на 0,1. Сколько пятерок ей нужно теперь получить, чтобы увеличить их долю еще на 0,2?</w:t>
      </w:r>
    </w:p>
    <w:p w:rsidR="00A75D3A" w:rsidRPr="00A55329" w:rsidRDefault="00A75D3A" w:rsidP="009660D7">
      <w:pPr>
        <w:rPr>
          <w:spacing w:val="-4"/>
          <w:sz w:val="24"/>
          <w:szCs w:val="24"/>
          <w:lang w:eastAsia="ja-JP"/>
        </w:rPr>
      </w:pPr>
      <w:r w:rsidRPr="00A55329">
        <w:rPr>
          <w:spacing w:val="-4"/>
          <w:sz w:val="24"/>
          <w:szCs w:val="24"/>
        </w:rPr>
        <w:t xml:space="preserve">8-4. Дан параллелограмм </w:t>
      </w:r>
      <w:r w:rsidRPr="00A55329">
        <w:rPr>
          <w:rStyle w:val="a2"/>
          <w:spacing w:val="-4"/>
          <w:szCs w:val="24"/>
        </w:rPr>
        <w:t>ABCD</w:t>
      </w:r>
      <w:r w:rsidRPr="00A55329">
        <w:rPr>
          <w:spacing w:val="-4"/>
          <w:sz w:val="24"/>
          <w:szCs w:val="24"/>
          <w:lang w:eastAsia="ja-JP"/>
        </w:rPr>
        <w:t xml:space="preserve">. Биссектрисы углов </w:t>
      </w:r>
      <w:r w:rsidRPr="00A55329">
        <w:rPr>
          <w:rStyle w:val="a2"/>
          <w:spacing w:val="-4"/>
          <w:szCs w:val="24"/>
        </w:rPr>
        <w:t>A</w:t>
      </w:r>
      <w:r w:rsidRPr="00A55329">
        <w:rPr>
          <w:spacing w:val="-4"/>
          <w:sz w:val="24"/>
          <w:szCs w:val="24"/>
          <w:lang w:eastAsia="ja-JP"/>
        </w:rPr>
        <w:t xml:space="preserve"> и </w:t>
      </w:r>
      <w:r w:rsidRPr="00A55329">
        <w:rPr>
          <w:rStyle w:val="a2"/>
          <w:spacing w:val="-4"/>
          <w:szCs w:val="24"/>
        </w:rPr>
        <w:t>B</w:t>
      </w:r>
      <w:r w:rsidRPr="00A55329">
        <w:rPr>
          <w:spacing w:val="-4"/>
          <w:sz w:val="24"/>
          <w:szCs w:val="24"/>
          <w:lang w:eastAsia="ja-JP"/>
        </w:rPr>
        <w:t xml:space="preserve"> пересекаются в точке </w:t>
      </w:r>
      <w:r w:rsidRPr="00A55329">
        <w:rPr>
          <w:rStyle w:val="a2"/>
          <w:spacing w:val="-4"/>
          <w:szCs w:val="24"/>
        </w:rPr>
        <w:t>M</w:t>
      </w:r>
      <w:r w:rsidRPr="00A55329">
        <w:rPr>
          <w:spacing w:val="-4"/>
          <w:sz w:val="24"/>
          <w:szCs w:val="24"/>
          <w:lang w:eastAsia="ja-JP"/>
        </w:rPr>
        <w:t xml:space="preserve">, лежащей на стороне </w:t>
      </w:r>
      <w:r w:rsidRPr="00A55329">
        <w:rPr>
          <w:rStyle w:val="a2"/>
          <w:spacing w:val="-4"/>
          <w:szCs w:val="24"/>
        </w:rPr>
        <w:t>CD</w:t>
      </w:r>
      <w:r w:rsidRPr="00A55329">
        <w:rPr>
          <w:spacing w:val="-4"/>
          <w:sz w:val="24"/>
          <w:szCs w:val="24"/>
          <w:lang w:eastAsia="ja-JP"/>
        </w:rPr>
        <w:t xml:space="preserve">. Обозначим точку пересечения биссектрис углов </w:t>
      </w:r>
      <w:r w:rsidRPr="00A55329">
        <w:rPr>
          <w:rStyle w:val="a2"/>
          <w:spacing w:val="-4"/>
          <w:szCs w:val="24"/>
        </w:rPr>
        <w:t>C</w:t>
      </w:r>
      <w:r w:rsidRPr="00A55329">
        <w:rPr>
          <w:spacing w:val="-4"/>
          <w:sz w:val="24"/>
          <w:szCs w:val="24"/>
          <w:lang w:eastAsia="ja-JP"/>
        </w:rPr>
        <w:t xml:space="preserve"> и </w:t>
      </w:r>
      <w:r w:rsidRPr="00A55329">
        <w:rPr>
          <w:rStyle w:val="a2"/>
          <w:spacing w:val="-4"/>
          <w:szCs w:val="24"/>
        </w:rPr>
        <w:t>D</w:t>
      </w:r>
      <w:r w:rsidRPr="00A55329">
        <w:rPr>
          <w:spacing w:val="-4"/>
          <w:sz w:val="24"/>
          <w:szCs w:val="24"/>
          <w:lang w:eastAsia="ja-JP"/>
        </w:rPr>
        <w:t xml:space="preserve"> через </w:t>
      </w:r>
      <w:r w:rsidRPr="00A55329">
        <w:rPr>
          <w:rStyle w:val="a2"/>
          <w:spacing w:val="-4"/>
          <w:szCs w:val="24"/>
        </w:rPr>
        <w:t>N</w:t>
      </w:r>
      <w:r w:rsidRPr="00A55329">
        <w:rPr>
          <w:spacing w:val="-4"/>
          <w:sz w:val="24"/>
          <w:szCs w:val="24"/>
          <w:lang w:eastAsia="ja-JP"/>
        </w:rPr>
        <w:t xml:space="preserve">. Докажите, что </w:t>
      </w:r>
      <w:r w:rsidRPr="00A55329">
        <w:rPr>
          <w:rStyle w:val="a2"/>
          <w:spacing w:val="-4"/>
          <w:szCs w:val="24"/>
        </w:rPr>
        <w:t>MN</w:t>
      </w:r>
      <w:r w:rsidRPr="00A55329">
        <w:rPr>
          <w:spacing w:val="-4"/>
          <w:sz w:val="24"/>
          <w:szCs w:val="24"/>
          <w:lang w:eastAsia="ja-JP"/>
        </w:rPr>
        <w:t xml:space="preserve"> п</w:t>
      </w:r>
      <w:r w:rsidRPr="00A55329">
        <w:rPr>
          <w:spacing w:val="-4"/>
          <w:sz w:val="24"/>
          <w:szCs w:val="24"/>
          <w:lang w:eastAsia="ja-JP"/>
        </w:rPr>
        <w:t>а</w:t>
      </w:r>
      <w:r w:rsidRPr="00A55329">
        <w:rPr>
          <w:spacing w:val="-4"/>
          <w:sz w:val="24"/>
          <w:szCs w:val="24"/>
          <w:lang w:eastAsia="ja-JP"/>
        </w:rPr>
        <w:t xml:space="preserve">раллельно </w:t>
      </w:r>
      <w:r w:rsidRPr="00A55329">
        <w:rPr>
          <w:rStyle w:val="a2"/>
          <w:spacing w:val="-4"/>
          <w:szCs w:val="24"/>
        </w:rPr>
        <w:t>AD</w:t>
      </w:r>
      <w:r w:rsidRPr="00A55329">
        <w:rPr>
          <w:spacing w:val="-4"/>
          <w:sz w:val="24"/>
          <w:szCs w:val="24"/>
          <w:lang w:eastAsia="ja-JP"/>
        </w:rPr>
        <w:t>.</w:t>
      </w:r>
    </w:p>
    <w:p w:rsidR="00A75D3A" w:rsidRDefault="00A75D3A" w:rsidP="009F6207">
      <w:pPr>
        <w:rPr>
          <w:sz w:val="24"/>
          <w:szCs w:val="24"/>
        </w:rPr>
      </w:pPr>
      <w:bookmarkStart w:id="0" w:name="_Hlk24887905"/>
      <w:r w:rsidRPr="00A55329">
        <w:rPr>
          <w:b/>
          <w:sz w:val="24"/>
          <w:szCs w:val="24"/>
        </w:rPr>
        <w:t>8-5</w:t>
      </w:r>
      <w:r w:rsidRPr="00A55329">
        <w:rPr>
          <w:sz w:val="24"/>
          <w:szCs w:val="24"/>
        </w:rPr>
        <w:t>. Трудолюбивая Ася перемножила два трехзначных числа, а ленивый Петя просто нап</w:t>
      </w:r>
      <w:r w:rsidRPr="00A55329">
        <w:rPr>
          <w:sz w:val="24"/>
          <w:szCs w:val="24"/>
        </w:rPr>
        <w:t>и</w:t>
      </w:r>
      <w:r w:rsidRPr="00A55329">
        <w:rPr>
          <w:sz w:val="24"/>
          <w:szCs w:val="24"/>
        </w:rPr>
        <w:t>сал их подряд одно за другим. Результат Пети оказался в 7 раз больше, чем у Аси. Какие числа она перемножала?</w:t>
      </w:r>
    </w:p>
    <w:p w:rsidR="00A75D3A" w:rsidRDefault="00A75D3A" w:rsidP="009F6207">
      <w:pPr>
        <w:rPr>
          <w:sz w:val="24"/>
          <w:szCs w:val="24"/>
        </w:rPr>
      </w:pPr>
    </w:p>
    <w:p w:rsidR="00A75D3A" w:rsidRDefault="00A75D3A" w:rsidP="009F6207">
      <w:pPr>
        <w:rPr>
          <w:sz w:val="24"/>
          <w:szCs w:val="24"/>
        </w:rPr>
      </w:pPr>
    </w:p>
    <w:p w:rsidR="00A75D3A" w:rsidRPr="00A55329" w:rsidRDefault="00A75D3A" w:rsidP="009F6207">
      <w:pPr>
        <w:rPr>
          <w:sz w:val="24"/>
          <w:szCs w:val="24"/>
        </w:rPr>
      </w:pPr>
    </w:p>
    <w:p w:rsidR="00A75D3A" w:rsidRPr="00A55329" w:rsidRDefault="00A75D3A" w:rsidP="009F6207">
      <w:pPr>
        <w:rPr>
          <w:sz w:val="24"/>
          <w:szCs w:val="24"/>
        </w:rPr>
      </w:pPr>
    </w:p>
    <w:p w:rsidR="00A75D3A" w:rsidRDefault="00A75D3A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 xml:space="preserve">Муниципальный этап всероссийской олимпиады школьников по математике </w:t>
      </w:r>
    </w:p>
    <w:p w:rsidR="00A75D3A" w:rsidRDefault="00A75D3A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:rsidR="00A75D3A" w:rsidRDefault="00A75D3A" w:rsidP="004C7A8A">
      <w:pPr>
        <w:ind w:firstLine="0"/>
        <w:jc w:val="center"/>
        <w:rPr>
          <w:b/>
          <w:sz w:val="24"/>
          <w:szCs w:val="24"/>
        </w:rPr>
      </w:pPr>
    </w:p>
    <w:p w:rsidR="00A75D3A" w:rsidRDefault="00A75D3A" w:rsidP="00A55329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8 класс</w:t>
      </w:r>
    </w:p>
    <w:p w:rsidR="00A75D3A" w:rsidRPr="00A55329" w:rsidRDefault="00A75D3A" w:rsidP="00A55329">
      <w:pPr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</w:t>
      </w:r>
      <w:r>
        <w:rPr>
          <w:i/>
          <w:sz w:val="24"/>
        </w:rPr>
        <w:t xml:space="preserve">                </w:t>
      </w:r>
      <w:r w:rsidRPr="00A55329">
        <w:rPr>
          <w:i/>
          <w:sz w:val="24"/>
        </w:rPr>
        <w:t xml:space="preserve">Максимальный балл – 35 </w:t>
      </w:r>
    </w:p>
    <w:p w:rsidR="00A75D3A" w:rsidRPr="00A55329" w:rsidRDefault="00A75D3A" w:rsidP="00A55329">
      <w:pPr>
        <w:ind w:firstLine="0"/>
        <w:jc w:val="center"/>
        <w:rPr>
          <w:b/>
          <w:sz w:val="24"/>
          <w:szCs w:val="24"/>
        </w:rPr>
      </w:pPr>
    </w:p>
    <w:p w:rsidR="00A75D3A" w:rsidRPr="00A55329" w:rsidRDefault="00A75D3A" w:rsidP="004C7A8A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8-1</w:t>
      </w:r>
      <w:r w:rsidRPr="00A55329">
        <w:rPr>
          <w:sz w:val="24"/>
          <w:szCs w:val="24"/>
        </w:rPr>
        <w:t>. Начинающий цветовод высадил на свою грядку ромашки, лютики и маргаритки. Когда они взошли, оказалось, что ромашек в 5 раз больше, чем не-ромашек, лютиков – в 5 раз мен</w:t>
      </w:r>
      <w:r w:rsidRPr="00A55329">
        <w:rPr>
          <w:sz w:val="24"/>
          <w:szCs w:val="24"/>
        </w:rPr>
        <w:t>ь</w:t>
      </w:r>
      <w:r w:rsidRPr="00A55329">
        <w:rPr>
          <w:sz w:val="24"/>
          <w:szCs w:val="24"/>
        </w:rPr>
        <w:t>ше, чем не-лютиков. Какую долю среди проросших растений занимают маргаритки?</w:t>
      </w:r>
    </w:p>
    <w:p w:rsidR="00A75D3A" w:rsidRPr="00A55329" w:rsidRDefault="00A75D3A" w:rsidP="004C7A8A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8-2</w:t>
      </w:r>
      <w:r w:rsidRPr="00A55329">
        <w:rPr>
          <w:sz w:val="24"/>
          <w:szCs w:val="24"/>
        </w:rPr>
        <w:t>. Коля старше Толи, и возраст каждого из них — целое число, меньшее 100. Если пом</w:t>
      </w:r>
      <w:r w:rsidRPr="00A55329">
        <w:rPr>
          <w:sz w:val="24"/>
          <w:szCs w:val="24"/>
        </w:rPr>
        <w:t>е</w:t>
      </w:r>
      <w:r w:rsidRPr="00A55329">
        <w:rPr>
          <w:sz w:val="24"/>
          <w:szCs w:val="24"/>
        </w:rPr>
        <w:t>нять местами цифры возраста Коли, получится возраст Толи. Более того, разность между ква</w:t>
      </w:r>
      <w:r w:rsidRPr="00A55329">
        <w:rPr>
          <w:sz w:val="24"/>
          <w:szCs w:val="24"/>
        </w:rPr>
        <w:t>д</w:t>
      </w:r>
      <w:r w:rsidRPr="00A55329">
        <w:rPr>
          <w:sz w:val="24"/>
          <w:szCs w:val="24"/>
        </w:rPr>
        <w:t xml:space="preserve">ратами их возрастов является квадратом целого числа. Сколько лет каждому? </w:t>
      </w:r>
    </w:p>
    <w:p w:rsidR="00A75D3A" w:rsidRPr="00A55329" w:rsidRDefault="00A75D3A" w:rsidP="004C7A8A">
      <w:pPr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8-3</w:t>
      </w:r>
      <w:r w:rsidRPr="00A55329">
        <w:rPr>
          <w:sz w:val="24"/>
          <w:szCs w:val="24"/>
        </w:rPr>
        <w:t>. Вика записывает свои оценки с начала года. В начале второй четверти она получила пятерку, вследствие чего доля пятерок увеличилась на 0,15. После очередной оценки доля п</w:t>
      </w:r>
      <w:r w:rsidRPr="00A55329">
        <w:rPr>
          <w:sz w:val="24"/>
          <w:szCs w:val="24"/>
        </w:rPr>
        <w:t>я</w:t>
      </w:r>
      <w:r w:rsidRPr="00A55329">
        <w:rPr>
          <w:sz w:val="24"/>
          <w:szCs w:val="24"/>
        </w:rPr>
        <w:t>терок увеличилась еще на 0,1. Сколько пятерок ей нужно теперь получить, чтобы увеличить их долю еще на 0,2?</w:t>
      </w:r>
    </w:p>
    <w:p w:rsidR="00A75D3A" w:rsidRPr="00A55329" w:rsidRDefault="00A75D3A" w:rsidP="004C7A8A">
      <w:pPr>
        <w:rPr>
          <w:b/>
          <w:spacing w:val="-4"/>
          <w:sz w:val="24"/>
          <w:szCs w:val="24"/>
          <w:lang w:eastAsia="ja-JP"/>
        </w:rPr>
      </w:pPr>
      <w:r w:rsidRPr="00A55329">
        <w:rPr>
          <w:b/>
          <w:sz w:val="24"/>
          <w:szCs w:val="24"/>
        </w:rPr>
        <w:t>8-4</w:t>
      </w:r>
      <w:r w:rsidRPr="00A55329">
        <w:rPr>
          <w:sz w:val="24"/>
          <w:szCs w:val="24"/>
        </w:rPr>
        <w:t xml:space="preserve">. </w:t>
      </w:r>
      <w:r w:rsidRPr="00A55329">
        <w:rPr>
          <w:spacing w:val="-4"/>
          <w:sz w:val="24"/>
          <w:szCs w:val="24"/>
        </w:rPr>
        <w:t xml:space="preserve">Дан параллелограмм </w:t>
      </w:r>
      <w:r w:rsidRPr="00A55329">
        <w:rPr>
          <w:rStyle w:val="a2"/>
          <w:spacing w:val="-4"/>
          <w:szCs w:val="24"/>
        </w:rPr>
        <w:t>ABCD</w:t>
      </w:r>
      <w:r w:rsidRPr="00A55329">
        <w:rPr>
          <w:spacing w:val="-4"/>
          <w:sz w:val="24"/>
          <w:szCs w:val="24"/>
          <w:lang w:eastAsia="ja-JP"/>
        </w:rPr>
        <w:t xml:space="preserve">. Биссектрисы углов </w:t>
      </w:r>
      <w:r w:rsidRPr="00A55329">
        <w:rPr>
          <w:rStyle w:val="a2"/>
          <w:spacing w:val="-4"/>
          <w:szCs w:val="24"/>
        </w:rPr>
        <w:t>A</w:t>
      </w:r>
      <w:r w:rsidRPr="00A55329">
        <w:rPr>
          <w:spacing w:val="-4"/>
          <w:sz w:val="24"/>
          <w:szCs w:val="24"/>
          <w:lang w:eastAsia="ja-JP"/>
        </w:rPr>
        <w:t xml:space="preserve"> и </w:t>
      </w:r>
      <w:r w:rsidRPr="00A55329">
        <w:rPr>
          <w:rStyle w:val="a2"/>
          <w:spacing w:val="-4"/>
          <w:szCs w:val="24"/>
        </w:rPr>
        <w:t>B</w:t>
      </w:r>
      <w:r w:rsidRPr="00A55329">
        <w:rPr>
          <w:spacing w:val="-4"/>
          <w:sz w:val="24"/>
          <w:szCs w:val="24"/>
          <w:lang w:eastAsia="ja-JP"/>
        </w:rPr>
        <w:t xml:space="preserve"> пересекаются в точке </w:t>
      </w:r>
      <w:r w:rsidRPr="00A55329">
        <w:rPr>
          <w:rStyle w:val="a2"/>
          <w:spacing w:val="-4"/>
          <w:szCs w:val="24"/>
        </w:rPr>
        <w:t>M</w:t>
      </w:r>
      <w:r w:rsidRPr="00A55329">
        <w:rPr>
          <w:spacing w:val="-4"/>
          <w:sz w:val="24"/>
          <w:szCs w:val="24"/>
          <w:lang w:eastAsia="ja-JP"/>
        </w:rPr>
        <w:t xml:space="preserve">, лежащей на стороне </w:t>
      </w:r>
      <w:r w:rsidRPr="00A55329">
        <w:rPr>
          <w:rStyle w:val="a2"/>
          <w:spacing w:val="-4"/>
          <w:szCs w:val="24"/>
        </w:rPr>
        <w:t>CD</w:t>
      </w:r>
      <w:r w:rsidRPr="00A55329">
        <w:rPr>
          <w:spacing w:val="-4"/>
          <w:sz w:val="24"/>
          <w:szCs w:val="24"/>
          <w:lang w:eastAsia="ja-JP"/>
        </w:rPr>
        <w:t xml:space="preserve">. Обозначим точку пересечения биссектрис углов </w:t>
      </w:r>
      <w:r w:rsidRPr="00A55329">
        <w:rPr>
          <w:rStyle w:val="a2"/>
          <w:spacing w:val="-4"/>
          <w:szCs w:val="24"/>
        </w:rPr>
        <w:t>C</w:t>
      </w:r>
      <w:r w:rsidRPr="00A55329">
        <w:rPr>
          <w:spacing w:val="-4"/>
          <w:sz w:val="24"/>
          <w:szCs w:val="24"/>
          <w:lang w:eastAsia="ja-JP"/>
        </w:rPr>
        <w:t xml:space="preserve"> и </w:t>
      </w:r>
      <w:r w:rsidRPr="00A55329">
        <w:rPr>
          <w:rStyle w:val="a2"/>
          <w:spacing w:val="-4"/>
          <w:szCs w:val="24"/>
        </w:rPr>
        <w:t>D</w:t>
      </w:r>
      <w:r w:rsidRPr="00A55329">
        <w:rPr>
          <w:spacing w:val="-4"/>
          <w:sz w:val="24"/>
          <w:szCs w:val="24"/>
          <w:lang w:eastAsia="ja-JP"/>
        </w:rPr>
        <w:t xml:space="preserve"> через </w:t>
      </w:r>
      <w:r w:rsidRPr="00A55329">
        <w:rPr>
          <w:rStyle w:val="a2"/>
          <w:spacing w:val="-4"/>
          <w:szCs w:val="24"/>
        </w:rPr>
        <w:t>N</w:t>
      </w:r>
      <w:r w:rsidRPr="00A55329">
        <w:rPr>
          <w:spacing w:val="-4"/>
          <w:sz w:val="24"/>
          <w:szCs w:val="24"/>
          <w:lang w:eastAsia="ja-JP"/>
        </w:rPr>
        <w:t xml:space="preserve">. Докажите, что </w:t>
      </w:r>
      <w:r w:rsidRPr="00A55329">
        <w:rPr>
          <w:rStyle w:val="a2"/>
          <w:spacing w:val="-4"/>
          <w:szCs w:val="24"/>
        </w:rPr>
        <w:t>MN</w:t>
      </w:r>
      <w:r w:rsidRPr="00A55329">
        <w:rPr>
          <w:spacing w:val="-4"/>
          <w:sz w:val="24"/>
          <w:szCs w:val="24"/>
          <w:lang w:eastAsia="ja-JP"/>
        </w:rPr>
        <w:t xml:space="preserve"> п</w:t>
      </w:r>
      <w:r w:rsidRPr="00A55329">
        <w:rPr>
          <w:spacing w:val="-4"/>
          <w:sz w:val="24"/>
          <w:szCs w:val="24"/>
          <w:lang w:eastAsia="ja-JP"/>
        </w:rPr>
        <w:t>а</w:t>
      </w:r>
      <w:r w:rsidRPr="00A55329">
        <w:rPr>
          <w:spacing w:val="-4"/>
          <w:sz w:val="24"/>
          <w:szCs w:val="24"/>
          <w:lang w:eastAsia="ja-JP"/>
        </w:rPr>
        <w:t xml:space="preserve">раллельно </w:t>
      </w:r>
      <w:r w:rsidRPr="00A55329">
        <w:rPr>
          <w:rStyle w:val="a2"/>
          <w:spacing w:val="-4"/>
          <w:szCs w:val="24"/>
        </w:rPr>
        <w:t>AD</w:t>
      </w:r>
      <w:r w:rsidRPr="00A55329">
        <w:rPr>
          <w:spacing w:val="-4"/>
          <w:sz w:val="24"/>
          <w:szCs w:val="24"/>
          <w:lang w:eastAsia="ja-JP"/>
        </w:rPr>
        <w:t>.</w:t>
      </w:r>
    </w:p>
    <w:p w:rsidR="00A75D3A" w:rsidRPr="00A55329" w:rsidRDefault="00A75D3A" w:rsidP="004C7A8A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8-5</w:t>
      </w:r>
      <w:r w:rsidRPr="00A55329">
        <w:rPr>
          <w:sz w:val="24"/>
          <w:szCs w:val="24"/>
        </w:rPr>
        <w:t>. Трудолюбивая Ася перемножила два трехзначных числа, а ленивый Петя просто нап</w:t>
      </w:r>
      <w:r w:rsidRPr="00A55329">
        <w:rPr>
          <w:sz w:val="24"/>
          <w:szCs w:val="24"/>
        </w:rPr>
        <w:t>и</w:t>
      </w:r>
      <w:r w:rsidRPr="00A55329">
        <w:rPr>
          <w:sz w:val="24"/>
          <w:szCs w:val="24"/>
        </w:rPr>
        <w:t>сал их подряд одно за другим. Результат Пети оказался в 7 раз больше, чем у Аси. Какие числа она перемножала?</w:t>
      </w:r>
    </w:p>
    <w:p w:rsidR="00A75D3A" w:rsidRPr="00A55329" w:rsidRDefault="00A75D3A" w:rsidP="004C7A8A">
      <w:pPr>
        <w:rPr>
          <w:sz w:val="24"/>
          <w:szCs w:val="24"/>
        </w:rPr>
      </w:pPr>
    </w:p>
    <w:bookmarkEnd w:id="0"/>
    <w:p w:rsidR="00A75D3A" w:rsidRDefault="00A75D3A" w:rsidP="00D82D51">
      <w:pPr>
        <w:pageBreakBefore/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 xml:space="preserve">Муниципальный этап всероссийской олимпиады школьников по математике </w:t>
      </w:r>
    </w:p>
    <w:p w:rsidR="00A75D3A" w:rsidRDefault="00A75D3A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:rsidR="00A75D3A" w:rsidRPr="007E0767" w:rsidRDefault="00A75D3A" w:rsidP="007E0767">
      <w:pPr>
        <w:ind w:firstLine="0"/>
        <w:jc w:val="center"/>
        <w:rPr>
          <w:rFonts w:ascii="Times New Roman" w:hAnsi="Times New Roman"/>
          <w:b/>
        </w:rPr>
      </w:pPr>
    </w:p>
    <w:p w:rsidR="00A75D3A" w:rsidRPr="00A55329" w:rsidRDefault="00A75D3A" w:rsidP="007C5DAB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9 класс</w:t>
      </w:r>
    </w:p>
    <w:p w:rsidR="00A75D3A" w:rsidRDefault="00A75D3A" w:rsidP="00A55329">
      <w:pPr>
        <w:ind w:firstLine="0"/>
        <w:jc w:val="center"/>
        <w:rPr>
          <w:b/>
          <w:sz w:val="24"/>
          <w:szCs w:val="24"/>
        </w:rPr>
      </w:pPr>
    </w:p>
    <w:p w:rsidR="00A75D3A" w:rsidRPr="00A55329" w:rsidRDefault="00A75D3A" w:rsidP="00A55329">
      <w:pPr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</w:t>
      </w:r>
      <w:r>
        <w:rPr>
          <w:i/>
          <w:sz w:val="24"/>
        </w:rPr>
        <w:t xml:space="preserve">                </w:t>
      </w:r>
      <w:r w:rsidRPr="00A55329">
        <w:rPr>
          <w:i/>
          <w:sz w:val="24"/>
        </w:rPr>
        <w:t xml:space="preserve">Максимальный балл – 35 </w:t>
      </w:r>
    </w:p>
    <w:p w:rsidR="00A75D3A" w:rsidRPr="00A55329" w:rsidRDefault="00A75D3A" w:rsidP="00A55329">
      <w:pPr>
        <w:ind w:firstLine="0"/>
        <w:jc w:val="center"/>
        <w:rPr>
          <w:b/>
          <w:sz w:val="24"/>
          <w:szCs w:val="24"/>
        </w:rPr>
      </w:pPr>
    </w:p>
    <w:p w:rsidR="00A75D3A" w:rsidRPr="00A55329" w:rsidRDefault="00A75D3A" w:rsidP="00E126E1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9-1</w:t>
      </w:r>
      <w:r w:rsidRPr="00A55329">
        <w:rPr>
          <w:sz w:val="24"/>
          <w:szCs w:val="24"/>
        </w:rPr>
        <w:t xml:space="preserve">. Почтальон Печкин подсчитал, что две трети пути он шел пешком (скорость </w:t>
      </w:r>
      <w:smartTag w:uri="urn:schemas-microsoft-com:office:smarttags" w:element="metricconverter">
        <w:smartTagPr>
          <w:attr w:name="ProductID" w:val="5 км/ч"/>
        </w:smartTagPr>
        <w:r w:rsidRPr="00A55329">
          <w:rPr>
            <w:sz w:val="24"/>
            <w:szCs w:val="24"/>
          </w:rPr>
          <w:t>5 км/ч</w:t>
        </w:r>
      </w:smartTag>
      <w:r w:rsidRPr="00A55329">
        <w:rPr>
          <w:sz w:val="24"/>
          <w:szCs w:val="24"/>
        </w:rPr>
        <w:t xml:space="preserve">), и только треть времени – ехал на велосипеде (скорость </w:t>
      </w:r>
      <w:smartTag w:uri="urn:schemas-microsoft-com:office:smarttags" w:element="metricconverter">
        <w:smartTagPr>
          <w:attr w:name="ProductID" w:val="8 км/ч"/>
        </w:smartTagPr>
        <w:r w:rsidRPr="00A55329">
          <w:rPr>
            <w:sz w:val="24"/>
            <w:szCs w:val="24"/>
          </w:rPr>
          <w:t>8 км/ч</w:t>
        </w:r>
      </w:smartTag>
      <w:r w:rsidRPr="00A55329">
        <w:rPr>
          <w:sz w:val="24"/>
          <w:szCs w:val="24"/>
        </w:rPr>
        <w:t>). Не ошибся ли он в расчетах?</w:t>
      </w:r>
    </w:p>
    <w:p w:rsidR="00A75D3A" w:rsidRPr="00A55329" w:rsidRDefault="00A75D3A" w:rsidP="00A828F9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9-2</w:t>
      </w:r>
      <w:r w:rsidRPr="00A55329">
        <w:rPr>
          <w:sz w:val="24"/>
          <w:szCs w:val="24"/>
        </w:rPr>
        <w:t>. Школьная волейбольная команда провела несколько матчей. После того, как она в</w:t>
      </w:r>
      <w:r w:rsidRPr="00A55329">
        <w:rPr>
          <w:sz w:val="24"/>
          <w:szCs w:val="24"/>
        </w:rPr>
        <w:t>ы</w:t>
      </w:r>
      <w:r w:rsidRPr="00A55329">
        <w:rPr>
          <w:sz w:val="24"/>
          <w:szCs w:val="24"/>
        </w:rPr>
        <w:t>играла очередной матч, доля побед стала на величину 1/6 больше. Чтобы увеличить долю п</w:t>
      </w:r>
      <w:r w:rsidRPr="00A55329">
        <w:rPr>
          <w:sz w:val="24"/>
          <w:szCs w:val="24"/>
        </w:rPr>
        <w:t>о</w:t>
      </w:r>
      <w:r w:rsidRPr="00A55329">
        <w:rPr>
          <w:sz w:val="24"/>
          <w:szCs w:val="24"/>
        </w:rPr>
        <w:t>бед ещё на 1/6, волейболистам пришлось выиграть ещё два матча подряд. Какое минимальное число побед нужно одержать команде, чтобы доля выигрышей увеличилась ещё на 1/6?</w:t>
      </w:r>
    </w:p>
    <w:p w:rsidR="00A75D3A" w:rsidRPr="00A55329" w:rsidRDefault="00A75D3A" w:rsidP="009F6207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9-3</w:t>
      </w:r>
      <w:r w:rsidRPr="00A55329">
        <w:rPr>
          <w:sz w:val="24"/>
          <w:szCs w:val="24"/>
        </w:rPr>
        <w:t>. Можно ли среди чисел 2</w:t>
      </w:r>
      <w:r w:rsidRPr="00A55329">
        <w:rPr>
          <w:rStyle w:val="a3"/>
          <w:sz w:val="24"/>
          <w:szCs w:val="24"/>
          <w:lang w:val="ru-RU"/>
        </w:rPr>
        <w:t>2</w:t>
      </w:r>
      <w:r w:rsidRPr="00A55329">
        <w:rPr>
          <w:rStyle w:val="a3"/>
          <w:position w:val="4"/>
          <w:sz w:val="24"/>
          <w:szCs w:val="24"/>
        </w:rPr>
        <w:t>n</w:t>
      </w:r>
      <w:r w:rsidRPr="00A55329">
        <w:rPr>
          <w:rStyle w:val="a3"/>
          <w:position w:val="4"/>
          <w:sz w:val="24"/>
          <w:szCs w:val="24"/>
          <w:lang w:val="ru-RU"/>
        </w:rPr>
        <w:t xml:space="preserve"> </w:t>
      </w:r>
      <w:r w:rsidRPr="00A55329">
        <w:rPr>
          <w:sz w:val="24"/>
          <w:szCs w:val="24"/>
        </w:rPr>
        <w:t xml:space="preserve">+ 1, </w:t>
      </w:r>
      <w:r w:rsidRPr="00A55329">
        <w:rPr>
          <w:rStyle w:val="a2"/>
          <w:szCs w:val="24"/>
        </w:rPr>
        <w:t>n</w:t>
      </w:r>
      <w:r w:rsidRPr="00A55329">
        <w:rPr>
          <w:sz w:val="24"/>
          <w:szCs w:val="24"/>
        </w:rPr>
        <w:t xml:space="preserve"> = 0, 1, 2, …, найти хотя бы один куб целого числа? </w:t>
      </w:r>
    </w:p>
    <w:p w:rsidR="00A75D3A" w:rsidRPr="00A55329" w:rsidRDefault="00A75D3A" w:rsidP="009F6207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9-4</w:t>
      </w:r>
      <w:r w:rsidRPr="00A55329">
        <w:rPr>
          <w:sz w:val="24"/>
          <w:szCs w:val="24"/>
        </w:rPr>
        <w:t xml:space="preserve">. В равнобедренном прямоугольном треугольнике </w:t>
      </w:r>
      <w:r w:rsidRPr="00A55329">
        <w:rPr>
          <w:rStyle w:val="a2"/>
          <w:szCs w:val="24"/>
        </w:rPr>
        <w:t>ABC</w:t>
      </w:r>
      <w:r w:rsidRPr="00A55329">
        <w:rPr>
          <w:sz w:val="24"/>
          <w:szCs w:val="24"/>
        </w:rPr>
        <w:t xml:space="preserve"> угол 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 xml:space="preserve"> равен 90</w:t>
      </w:r>
      <w:r w:rsidRPr="00A55329">
        <w:rPr>
          <w:sz w:val="24"/>
          <w:szCs w:val="24"/>
        </w:rPr>
        <w:sym w:font="Symbol" w:char="F0B0"/>
      </w:r>
      <w:r w:rsidRPr="00A55329">
        <w:rPr>
          <w:sz w:val="24"/>
          <w:szCs w:val="24"/>
        </w:rPr>
        <w:t xml:space="preserve">, точка </w:t>
      </w:r>
      <w:r w:rsidRPr="00A55329">
        <w:rPr>
          <w:rStyle w:val="a2"/>
          <w:szCs w:val="24"/>
        </w:rPr>
        <w:t>M</w:t>
      </w:r>
      <w:r w:rsidRPr="00A55329">
        <w:rPr>
          <w:sz w:val="24"/>
          <w:szCs w:val="24"/>
        </w:rPr>
        <w:t xml:space="preserve"> — с</w:t>
      </w:r>
      <w:r w:rsidRPr="00A55329">
        <w:rPr>
          <w:sz w:val="24"/>
          <w:szCs w:val="24"/>
        </w:rPr>
        <w:t>е</w:t>
      </w:r>
      <w:r w:rsidRPr="00A55329">
        <w:rPr>
          <w:sz w:val="24"/>
          <w:szCs w:val="24"/>
        </w:rPr>
        <w:t xml:space="preserve">редина </w:t>
      </w:r>
      <w:r w:rsidRPr="00A55329">
        <w:rPr>
          <w:rStyle w:val="a2"/>
          <w:szCs w:val="24"/>
        </w:rPr>
        <w:t>AB</w:t>
      </w:r>
      <w:r w:rsidRPr="00A55329">
        <w:rPr>
          <w:sz w:val="24"/>
          <w:szCs w:val="24"/>
        </w:rPr>
        <w:t xml:space="preserve">. Прямая, проходящая через точку 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 xml:space="preserve"> и перпендикулярная </w:t>
      </w:r>
      <w:r w:rsidRPr="00A55329">
        <w:rPr>
          <w:rStyle w:val="a2"/>
          <w:szCs w:val="24"/>
        </w:rPr>
        <w:t>CM</w:t>
      </w:r>
      <w:r w:rsidRPr="00A55329">
        <w:rPr>
          <w:sz w:val="24"/>
          <w:szCs w:val="24"/>
        </w:rPr>
        <w:t xml:space="preserve">, пересекает сторону </w:t>
      </w:r>
      <w:r w:rsidRPr="00A55329">
        <w:rPr>
          <w:rStyle w:val="a2"/>
          <w:szCs w:val="24"/>
        </w:rPr>
        <w:t>BC</w:t>
      </w:r>
      <w:r w:rsidRPr="00A55329">
        <w:rPr>
          <w:sz w:val="24"/>
          <w:szCs w:val="24"/>
        </w:rPr>
        <w:t xml:space="preserve"> в точке </w:t>
      </w:r>
      <w:r w:rsidRPr="00A55329">
        <w:rPr>
          <w:rStyle w:val="a2"/>
          <w:szCs w:val="24"/>
        </w:rPr>
        <w:t>P</w:t>
      </w:r>
      <w:r w:rsidRPr="00A55329">
        <w:rPr>
          <w:sz w:val="24"/>
          <w:szCs w:val="24"/>
        </w:rPr>
        <w:t xml:space="preserve">. Докажите, что </w:t>
      </w:r>
      <w:r w:rsidRPr="00A55329">
        <w:rPr>
          <w:rFonts w:ascii="Cambria Math" w:hAnsi="Cambria Math" w:cs="Cambria Math"/>
          <w:sz w:val="24"/>
          <w:szCs w:val="24"/>
        </w:rPr>
        <w:t>∠</w:t>
      </w:r>
      <w:r w:rsidRPr="00A55329">
        <w:rPr>
          <w:rStyle w:val="a2"/>
          <w:szCs w:val="24"/>
        </w:rPr>
        <w:t>AMC</w:t>
      </w:r>
      <w:r w:rsidRPr="00A55329">
        <w:rPr>
          <w:sz w:val="24"/>
          <w:szCs w:val="24"/>
        </w:rPr>
        <w:t xml:space="preserve"> = </w:t>
      </w:r>
      <w:r w:rsidRPr="00A55329">
        <w:rPr>
          <w:rFonts w:ascii="Cambria Math" w:hAnsi="Cambria Math" w:cs="Cambria Math"/>
          <w:sz w:val="24"/>
          <w:szCs w:val="24"/>
        </w:rPr>
        <w:t>∠</w:t>
      </w:r>
      <w:r w:rsidRPr="00A55329">
        <w:rPr>
          <w:rStyle w:val="a2"/>
          <w:szCs w:val="24"/>
        </w:rPr>
        <w:t>BMP</w:t>
      </w:r>
      <w:r w:rsidRPr="00A55329">
        <w:rPr>
          <w:sz w:val="24"/>
          <w:szCs w:val="24"/>
        </w:rPr>
        <w:t>.</w:t>
      </w:r>
    </w:p>
    <w:p w:rsidR="00A75D3A" w:rsidRPr="00A55329" w:rsidRDefault="00A75D3A" w:rsidP="009F6207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9-5</w:t>
      </w:r>
      <w:r w:rsidRPr="00A55329">
        <w:rPr>
          <w:sz w:val="24"/>
          <w:szCs w:val="24"/>
        </w:rPr>
        <w:t>. На доске записан пример на умножение двух трехзначных чисел. Если вместо знака умножения написать 0, получим семизначное число, которое в целое число раз больше прои</w:t>
      </w:r>
      <w:r w:rsidRPr="00A55329">
        <w:rPr>
          <w:sz w:val="24"/>
          <w:szCs w:val="24"/>
        </w:rPr>
        <w:t>з</w:t>
      </w:r>
      <w:r w:rsidRPr="00A55329">
        <w:rPr>
          <w:sz w:val="24"/>
          <w:szCs w:val="24"/>
        </w:rPr>
        <w:t>ведения. Во сколько именно?</w:t>
      </w:r>
    </w:p>
    <w:p w:rsidR="00A75D3A" w:rsidRDefault="00A75D3A" w:rsidP="000312CB">
      <w:pPr>
        <w:ind w:firstLine="0"/>
        <w:rPr>
          <w:sz w:val="24"/>
          <w:szCs w:val="24"/>
        </w:rPr>
      </w:pPr>
    </w:p>
    <w:p w:rsidR="00A75D3A" w:rsidRPr="00A55329" w:rsidRDefault="00A75D3A" w:rsidP="009F6207">
      <w:pPr>
        <w:rPr>
          <w:sz w:val="24"/>
          <w:szCs w:val="24"/>
        </w:rPr>
      </w:pPr>
    </w:p>
    <w:p w:rsidR="00A75D3A" w:rsidRPr="00A55329" w:rsidRDefault="00A75D3A" w:rsidP="009F6207">
      <w:pPr>
        <w:rPr>
          <w:sz w:val="24"/>
          <w:szCs w:val="24"/>
        </w:rPr>
      </w:pPr>
    </w:p>
    <w:p w:rsidR="00A75D3A" w:rsidRDefault="00A75D3A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 xml:space="preserve">Муниципальный этап всероссийской олимпиады школьников по математике </w:t>
      </w:r>
    </w:p>
    <w:p w:rsidR="00A75D3A" w:rsidRDefault="00A75D3A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:rsidR="00A75D3A" w:rsidRDefault="00A75D3A" w:rsidP="00F64455">
      <w:pPr>
        <w:ind w:firstLine="0"/>
        <w:jc w:val="center"/>
        <w:rPr>
          <w:b/>
          <w:sz w:val="24"/>
          <w:szCs w:val="24"/>
        </w:rPr>
      </w:pPr>
    </w:p>
    <w:p w:rsidR="00A75D3A" w:rsidRPr="00A55329" w:rsidRDefault="00A75D3A" w:rsidP="00F64455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9 класс</w:t>
      </w:r>
    </w:p>
    <w:p w:rsidR="00A75D3A" w:rsidRDefault="00A75D3A" w:rsidP="00A55329">
      <w:pPr>
        <w:ind w:firstLine="0"/>
        <w:jc w:val="center"/>
        <w:rPr>
          <w:b/>
          <w:sz w:val="24"/>
          <w:szCs w:val="24"/>
        </w:rPr>
      </w:pPr>
    </w:p>
    <w:p w:rsidR="00A75D3A" w:rsidRPr="00A55329" w:rsidRDefault="00A75D3A" w:rsidP="00A55329">
      <w:pPr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</w:t>
      </w:r>
      <w:r>
        <w:rPr>
          <w:i/>
          <w:sz w:val="24"/>
        </w:rPr>
        <w:t xml:space="preserve">                </w:t>
      </w:r>
      <w:r w:rsidRPr="00A55329">
        <w:rPr>
          <w:i/>
          <w:sz w:val="24"/>
        </w:rPr>
        <w:t xml:space="preserve">Максимальный балл – 35 </w:t>
      </w:r>
    </w:p>
    <w:p w:rsidR="00A75D3A" w:rsidRPr="00A55329" w:rsidRDefault="00A75D3A" w:rsidP="00A55329">
      <w:pPr>
        <w:ind w:firstLine="0"/>
        <w:jc w:val="center"/>
        <w:rPr>
          <w:b/>
          <w:sz w:val="24"/>
          <w:szCs w:val="24"/>
        </w:rPr>
      </w:pPr>
    </w:p>
    <w:p w:rsidR="00A75D3A" w:rsidRPr="00A55329" w:rsidRDefault="00A75D3A" w:rsidP="00F64455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9-1</w:t>
      </w:r>
      <w:r w:rsidRPr="00A55329">
        <w:rPr>
          <w:sz w:val="24"/>
          <w:szCs w:val="24"/>
        </w:rPr>
        <w:t xml:space="preserve">. Почтальон Печкин подсчитал, что две трети пути он шел пешком (скорость </w:t>
      </w:r>
      <w:smartTag w:uri="urn:schemas-microsoft-com:office:smarttags" w:element="metricconverter">
        <w:smartTagPr>
          <w:attr w:name="ProductID" w:val="5 км/ч"/>
        </w:smartTagPr>
        <w:r w:rsidRPr="00A55329">
          <w:rPr>
            <w:sz w:val="24"/>
            <w:szCs w:val="24"/>
          </w:rPr>
          <w:t>5 км/ч</w:t>
        </w:r>
      </w:smartTag>
      <w:r w:rsidRPr="00A55329">
        <w:rPr>
          <w:sz w:val="24"/>
          <w:szCs w:val="24"/>
        </w:rPr>
        <w:t xml:space="preserve">), и только треть времени – ехал на велосипеде (скорость </w:t>
      </w:r>
      <w:smartTag w:uri="urn:schemas-microsoft-com:office:smarttags" w:element="metricconverter">
        <w:smartTagPr>
          <w:attr w:name="ProductID" w:val="8 км/ч"/>
        </w:smartTagPr>
        <w:r w:rsidRPr="00A55329">
          <w:rPr>
            <w:sz w:val="24"/>
            <w:szCs w:val="24"/>
          </w:rPr>
          <w:t>8 км/ч</w:t>
        </w:r>
      </w:smartTag>
      <w:r w:rsidRPr="00A55329">
        <w:rPr>
          <w:sz w:val="24"/>
          <w:szCs w:val="24"/>
        </w:rPr>
        <w:t>). Не ошибся ли он в расчетах?</w:t>
      </w:r>
    </w:p>
    <w:p w:rsidR="00A75D3A" w:rsidRPr="00A55329" w:rsidRDefault="00A75D3A" w:rsidP="00F64455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9-2</w:t>
      </w:r>
      <w:r w:rsidRPr="00A55329">
        <w:rPr>
          <w:sz w:val="24"/>
          <w:szCs w:val="24"/>
        </w:rPr>
        <w:t>. Школьная волейбольная команда провела несколько матчей. После того, как она в</w:t>
      </w:r>
      <w:r w:rsidRPr="00A55329">
        <w:rPr>
          <w:sz w:val="24"/>
          <w:szCs w:val="24"/>
        </w:rPr>
        <w:t>ы</w:t>
      </w:r>
      <w:r w:rsidRPr="00A55329">
        <w:rPr>
          <w:sz w:val="24"/>
          <w:szCs w:val="24"/>
        </w:rPr>
        <w:t>играла очередной матч, доля побед стала на величину 1/6 больше. Чтобы увеличить долю п</w:t>
      </w:r>
      <w:r w:rsidRPr="00A55329">
        <w:rPr>
          <w:sz w:val="24"/>
          <w:szCs w:val="24"/>
        </w:rPr>
        <w:t>о</w:t>
      </w:r>
      <w:r w:rsidRPr="00A55329">
        <w:rPr>
          <w:sz w:val="24"/>
          <w:szCs w:val="24"/>
        </w:rPr>
        <w:t>бед ещё на 1/6, волейболистам пришлось выиграть ещё два матча подряд. Какое минимальное число побед нужно одержать команде, чтобы доля выигрышей увеличилась ещё на 1/6?</w:t>
      </w:r>
    </w:p>
    <w:p w:rsidR="00A75D3A" w:rsidRPr="00A55329" w:rsidRDefault="00A75D3A" w:rsidP="00F64455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9-3</w:t>
      </w:r>
      <w:r w:rsidRPr="00A55329">
        <w:rPr>
          <w:sz w:val="24"/>
          <w:szCs w:val="24"/>
        </w:rPr>
        <w:t>. Можно ли среди чисел 2</w:t>
      </w:r>
      <w:r w:rsidRPr="00A55329">
        <w:rPr>
          <w:rStyle w:val="a3"/>
          <w:sz w:val="24"/>
          <w:szCs w:val="24"/>
          <w:lang w:val="ru-RU"/>
        </w:rPr>
        <w:t>2</w:t>
      </w:r>
      <w:r w:rsidRPr="00A55329">
        <w:rPr>
          <w:rStyle w:val="a3"/>
          <w:position w:val="4"/>
          <w:sz w:val="24"/>
          <w:szCs w:val="24"/>
        </w:rPr>
        <w:t>n</w:t>
      </w:r>
      <w:r w:rsidRPr="00A55329">
        <w:rPr>
          <w:rStyle w:val="a3"/>
          <w:position w:val="4"/>
          <w:sz w:val="24"/>
          <w:szCs w:val="24"/>
          <w:lang w:val="ru-RU"/>
        </w:rPr>
        <w:t xml:space="preserve"> </w:t>
      </w:r>
      <w:r w:rsidRPr="00A55329">
        <w:rPr>
          <w:sz w:val="24"/>
          <w:szCs w:val="24"/>
        </w:rPr>
        <w:t xml:space="preserve">+ 1, </w:t>
      </w:r>
      <w:r w:rsidRPr="00A55329">
        <w:rPr>
          <w:rStyle w:val="a2"/>
          <w:szCs w:val="24"/>
        </w:rPr>
        <w:t>n</w:t>
      </w:r>
      <w:r w:rsidRPr="00A55329">
        <w:rPr>
          <w:sz w:val="24"/>
          <w:szCs w:val="24"/>
        </w:rPr>
        <w:t xml:space="preserve"> = 0, 1, 2, …, найти хотя бы один куб целого числа? </w:t>
      </w:r>
    </w:p>
    <w:p w:rsidR="00A75D3A" w:rsidRPr="00A55329" w:rsidRDefault="00A75D3A" w:rsidP="00F64455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9-4</w:t>
      </w:r>
      <w:r w:rsidRPr="00A55329">
        <w:rPr>
          <w:sz w:val="24"/>
          <w:szCs w:val="24"/>
        </w:rPr>
        <w:t xml:space="preserve">. В равнобедренном прямоугольном треугольнике </w:t>
      </w:r>
      <w:r w:rsidRPr="00A55329">
        <w:rPr>
          <w:rStyle w:val="a2"/>
          <w:szCs w:val="24"/>
        </w:rPr>
        <w:t>ABC</w:t>
      </w:r>
      <w:r w:rsidRPr="00A55329">
        <w:rPr>
          <w:sz w:val="24"/>
          <w:szCs w:val="24"/>
        </w:rPr>
        <w:t xml:space="preserve"> угол 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 xml:space="preserve"> равен 90</w:t>
      </w:r>
      <w:r w:rsidRPr="00A55329">
        <w:rPr>
          <w:sz w:val="24"/>
          <w:szCs w:val="24"/>
        </w:rPr>
        <w:sym w:font="Symbol" w:char="F0B0"/>
      </w:r>
      <w:r w:rsidRPr="00A55329">
        <w:rPr>
          <w:sz w:val="24"/>
          <w:szCs w:val="24"/>
        </w:rPr>
        <w:t xml:space="preserve">, точка </w:t>
      </w:r>
      <w:r w:rsidRPr="00A55329">
        <w:rPr>
          <w:rStyle w:val="a2"/>
          <w:szCs w:val="24"/>
        </w:rPr>
        <w:t>M</w:t>
      </w:r>
      <w:r w:rsidRPr="00A55329">
        <w:rPr>
          <w:sz w:val="24"/>
          <w:szCs w:val="24"/>
        </w:rPr>
        <w:t xml:space="preserve"> — с</w:t>
      </w:r>
      <w:r w:rsidRPr="00A55329">
        <w:rPr>
          <w:sz w:val="24"/>
          <w:szCs w:val="24"/>
        </w:rPr>
        <w:t>е</w:t>
      </w:r>
      <w:r w:rsidRPr="00A55329">
        <w:rPr>
          <w:sz w:val="24"/>
          <w:szCs w:val="24"/>
        </w:rPr>
        <w:t xml:space="preserve">редина </w:t>
      </w:r>
      <w:r w:rsidRPr="00A55329">
        <w:rPr>
          <w:rStyle w:val="a2"/>
          <w:szCs w:val="24"/>
        </w:rPr>
        <w:t>AB</w:t>
      </w:r>
      <w:r w:rsidRPr="00A55329">
        <w:rPr>
          <w:sz w:val="24"/>
          <w:szCs w:val="24"/>
        </w:rPr>
        <w:t xml:space="preserve">. Прямая, проходящая через точку 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 xml:space="preserve"> и перпендикулярная </w:t>
      </w:r>
      <w:r w:rsidRPr="00A55329">
        <w:rPr>
          <w:rStyle w:val="a2"/>
          <w:szCs w:val="24"/>
        </w:rPr>
        <w:t>CM</w:t>
      </w:r>
      <w:r w:rsidRPr="00A55329">
        <w:rPr>
          <w:sz w:val="24"/>
          <w:szCs w:val="24"/>
        </w:rPr>
        <w:t xml:space="preserve">, пересекает сторону </w:t>
      </w:r>
      <w:r w:rsidRPr="00A55329">
        <w:rPr>
          <w:rStyle w:val="a2"/>
          <w:szCs w:val="24"/>
        </w:rPr>
        <w:t>BC</w:t>
      </w:r>
      <w:r w:rsidRPr="00A55329">
        <w:rPr>
          <w:sz w:val="24"/>
          <w:szCs w:val="24"/>
        </w:rPr>
        <w:t xml:space="preserve"> в точке </w:t>
      </w:r>
      <w:r w:rsidRPr="00A55329">
        <w:rPr>
          <w:rStyle w:val="a2"/>
          <w:szCs w:val="24"/>
        </w:rPr>
        <w:t>P</w:t>
      </w:r>
      <w:r w:rsidRPr="00A55329">
        <w:rPr>
          <w:sz w:val="24"/>
          <w:szCs w:val="24"/>
        </w:rPr>
        <w:t xml:space="preserve">. Докажите, что </w:t>
      </w:r>
      <w:r w:rsidRPr="00A55329">
        <w:rPr>
          <w:rFonts w:ascii="Cambria Math" w:hAnsi="Cambria Math" w:cs="Cambria Math"/>
          <w:sz w:val="24"/>
          <w:szCs w:val="24"/>
        </w:rPr>
        <w:t>∠</w:t>
      </w:r>
      <w:r w:rsidRPr="00A55329">
        <w:rPr>
          <w:rStyle w:val="a2"/>
          <w:szCs w:val="24"/>
        </w:rPr>
        <w:t>AMC</w:t>
      </w:r>
      <w:r w:rsidRPr="00A55329">
        <w:rPr>
          <w:sz w:val="24"/>
          <w:szCs w:val="24"/>
        </w:rPr>
        <w:t xml:space="preserve"> = </w:t>
      </w:r>
      <w:r w:rsidRPr="00A55329">
        <w:rPr>
          <w:rFonts w:ascii="Cambria Math" w:hAnsi="Cambria Math" w:cs="Cambria Math"/>
          <w:sz w:val="24"/>
          <w:szCs w:val="24"/>
        </w:rPr>
        <w:t>∠</w:t>
      </w:r>
      <w:r w:rsidRPr="00A55329">
        <w:rPr>
          <w:rStyle w:val="a2"/>
          <w:szCs w:val="24"/>
        </w:rPr>
        <w:t>BMP</w:t>
      </w:r>
      <w:r w:rsidRPr="00A55329">
        <w:rPr>
          <w:sz w:val="24"/>
          <w:szCs w:val="24"/>
        </w:rPr>
        <w:t>.</w:t>
      </w:r>
    </w:p>
    <w:p w:rsidR="00A75D3A" w:rsidRPr="00A55329" w:rsidRDefault="00A75D3A" w:rsidP="00F64455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9-5</w:t>
      </w:r>
      <w:r w:rsidRPr="00A55329">
        <w:rPr>
          <w:sz w:val="24"/>
          <w:szCs w:val="24"/>
        </w:rPr>
        <w:t>. На доске записан пример на умножение двух трехзначных чисел. Если вместо знака умножения написать 0, получим семизначное число, которое в целое число раз больше прои</w:t>
      </w:r>
      <w:r w:rsidRPr="00A55329">
        <w:rPr>
          <w:sz w:val="24"/>
          <w:szCs w:val="24"/>
        </w:rPr>
        <w:t>з</w:t>
      </w:r>
      <w:r w:rsidRPr="00A55329">
        <w:rPr>
          <w:sz w:val="24"/>
          <w:szCs w:val="24"/>
        </w:rPr>
        <w:t>ведения. Во сколько именно?</w:t>
      </w:r>
    </w:p>
    <w:p w:rsidR="00A75D3A" w:rsidRPr="00A55329" w:rsidRDefault="00A75D3A" w:rsidP="00EE6F52">
      <w:pPr>
        <w:rPr>
          <w:sz w:val="24"/>
          <w:szCs w:val="24"/>
        </w:rPr>
      </w:pPr>
    </w:p>
    <w:p w:rsidR="00A75D3A" w:rsidRDefault="00A75D3A" w:rsidP="00D82D51">
      <w:pPr>
        <w:pageBreakBefore/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 xml:space="preserve">Муниципальный этап всероссийской олимпиады школьников по математике </w:t>
      </w:r>
    </w:p>
    <w:p w:rsidR="00A75D3A" w:rsidRDefault="00A75D3A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:rsidR="00A75D3A" w:rsidRDefault="00A75D3A" w:rsidP="007C5DAB">
      <w:pPr>
        <w:ind w:firstLine="0"/>
        <w:jc w:val="center"/>
        <w:rPr>
          <w:b/>
          <w:sz w:val="24"/>
          <w:szCs w:val="24"/>
        </w:rPr>
      </w:pPr>
    </w:p>
    <w:p w:rsidR="00A75D3A" w:rsidRPr="00A55329" w:rsidRDefault="00A75D3A" w:rsidP="007C5DAB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10 класс</w:t>
      </w:r>
    </w:p>
    <w:p w:rsidR="00A75D3A" w:rsidRDefault="00A75D3A" w:rsidP="00A55329">
      <w:pPr>
        <w:ind w:firstLine="0"/>
        <w:jc w:val="center"/>
        <w:rPr>
          <w:b/>
          <w:sz w:val="24"/>
          <w:szCs w:val="24"/>
        </w:rPr>
      </w:pPr>
    </w:p>
    <w:p w:rsidR="00A75D3A" w:rsidRPr="00A55329" w:rsidRDefault="00A75D3A" w:rsidP="00A55329">
      <w:pPr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</w:t>
      </w:r>
      <w:r>
        <w:rPr>
          <w:i/>
          <w:sz w:val="24"/>
        </w:rPr>
        <w:t xml:space="preserve">                </w:t>
      </w:r>
      <w:r w:rsidRPr="00A55329">
        <w:rPr>
          <w:i/>
          <w:sz w:val="24"/>
        </w:rPr>
        <w:t xml:space="preserve">Максимальный балл – 35 </w:t>
      </w:r>
    </w:p>
    <w:p w:rsidR="00A75D3A" w:rsidRPr="00A55329" w:rsidRDefault="00A75D3A" w:rsidP="00A55329">
      <w:pPr>
        <w:ind w:firstLine="0"/>
        <w:jc w:val="center"/>
        <w:rPr>
          <w:b/>
          <w:sz w:val="24"/>
          <w:szCs w:val="24"/>
        </w:rPr>
      </w:pPr>
    </w:p>
    <w:p w:rsidR="00A75D3A" w:rsidRPr="00A55329" w:rsidRDefault="00A75D3A" w:rsidP="004A02C1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10-1</w:t>
      </w:r>
      <w:r w:rsidRPr="00A55329">
        <w:rPr>
          <w:sz w:val="24"/>
          <w:szCs w:val="24"/>
        </w:rPr>
        <w:t>. У Пятачка есть воздушные шарики пяти цветов. Ему удалось расположить их в ряд т</w:t>
      </w:r>
      <w:r w:rsidRPr="00A55329">
        <w:rPr>
          <w:sz w:val="24"/>
          <w:szCs w:val="24"/>
        </w:rPr>
        <w:t>а</w:t>
      </w:r>
      <w:r w:rsidRPr="00A55329">
        <w:rPr>
          <w:sz w:val="24"/>
          <w:szCs w:val="24"/>
        </w:rPr>
        <w:t>ким образом, что для любых двух различных цветов в ряду всегда найдутся два соседних шар</w:t>
      </w:r>
      <w:r w:rsidRPr="00A55329">
        <w:rPr>
          <w:sz w:val="24"/>
          <w:szCs w:val="24"/>
        </w:rPr>
        <w:t>и</w:t>
      </w:r>
      <w:r w:rsidRPr="00A55329">
        <w:rPr>
          <w:sz w:val="24"/>
          <w:szCs w:val="24"/>
        </w:rPr>
        <w:t>ка этих цветов. Какое наименьшее количество воздушных шариков могло быть у Пятачка?</w:t>
      </w:r>
    </w:p>
    <w:p w:rsidR="00A75D3A" w:rsidRPr="00A55329" w:rsidRDefault="00A75D3A" w:rsidP="004533AE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10-2</w:t>
      </w:r>
      <w:r w:rsidRPr="00A55329">
        <w:rPr>
          <w:sz w:val="24"/>
          <w:szCs w:val="24"/>
        </w:rPr>
        <w:t xml:space="preserve">. Действительные числа 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 xml:space="preserve">, </w:t>
      </w:r>
      <w:r w:rsidRPr="00A55329">
        <w:rPr>
          <w:rStyle w:val="a2"/>
          <w:szCs w:val="24"/>
        </w:rPr>
        <w:t>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2"/>
          <w:szCs w:val="24"/>
        </w:rPr>
        <w:t>c</w:t>
      </w:r>
      <w:r w:rsidRPr="00A55329">
        <w:rPr>
          <w:sz w:val="24"/>
          <w:szCs w:val="24"/>
        </w:rPr>
        <w:t xml:space="preserve"> таковы, что |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2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2"/>
          <w:szCs w:val="24"/>
        </w:rPr>
        <w:t>c</w:t>
      </w:r>
      <w:r w:rsidRPr="00A55329">
        <w:rPr>
          <w:sz w:val="24"/>
          <w:szCs w:val="24"/>
        </w:rPr>
        <w:t>|, |</w:t>
      </w:r>
      <w:r w:rsidRPr="00A55329">
        <w:rPr>
          <w:rStyle w:val="a2"/>
          <w:szCs w:val="24"/>
        </w:rPr>
        <w:t>b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2"/>
          <w:szCs w:val="24"/>
        </w:rPr>
        <w:t>c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>| и |</w:t>
      </w:r>
      <w:r w:rsidRPr="00A55329">
        <w:rPr>
          <w:rStyle w:val="a2"/>
          <w:szCs w:val="24"/>
        </w:rPr>
        <w:t>c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2"/>
          <w:szCs w:val="24"/>
        </w:rPr>
        <w:t>b</w:t>
      </w:r>
      <w:r w:rsidRPr="00A55329">
        <w:rPr>
          <w:sz w:val="24"/>
          <w:szCs w:val="24"/>
        </w:rPr>
        <w:t xml:space="preserve">|. Докажите, что 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2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2"/>
          <w:szCs w:val="24"/>
        </w:rPr>
        <w:t>c</w:t>
      </w:r>
      <w:r w:rsidRPr="00A55329">
        <w:rPr>
          <w:sz w:val="24"/>
          <w:szCs w:val="24"/>
        </w:rPr>
        <w:t xml:space="preserve"> = 0.</w:t>
      </w:r>
    </w:p>
    <w:p w:rsidR="00A75D3A" w:rsidRPr="00A55329" w:rsidRDefault="00A75D3A" w:rsidP="009213BF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10-3</w:t>
      </w:r>
      <w:r w:rsidRPr="00A55329">
        <w:rPr>
          <w:sz w:val="24"/>
          <w:szCs w:val="24"/>
        </w:rPr>
        <w:t xml:space="preserve">. Решить систему </w:t>
      </w:r>
      <w:r w:rsidRPr="006A5CF1">
        <w:rPr>
          <w:sz w:val="24"/>
          <w:szCs w:val="24"/>
        </w:rPr>
        <w:fldChar w:fldCharType="begin"/>
      </w:r>
      <w:r w:rsidRPr="006A5CF1">
        <w:rPr>
          <w:sz w:val="24"/>
          <w:szCs w:val="24"/>
        </w:rPr>
        <w:instrText xml:space="preserve"> QUOTE </w:instrText>
      </w:r>
      <w:r w:rsidRPr="006A5CF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F5004&quot;/&gt;&lt;wsp:rsid wsp:val=&quot;000121E7&quot;/&gt;&lt;wsp:rsid wsp:val=&quot;000135A7&quot;/&gt;&lt;wsp:rsid wsp:val=&quot;0001554E&quot;/&gt;&lt;wsp:rsid wsp:val=&quot;00015DA0&quot;/&gt;&lt;wsp:rsid wsp:val=&quot;0001653C&quot;/&gt;&lt;wsp:rsid wsp:val=&quot;000371C4&quot;/&gt;&lt;wsp:rsid wsp:val=&quot;00045D83&quot;/&gt;&lt;wsp:rsid wsp:val=&quot;0006167F&quot;/&gt;&lt;wsp:rsid wsp:val=&quot;00061A1F&quot;/&gt;&lt;wsp:rsid wsp:val=&quot;000644FF&quot;/&gt;&lt;wsp:rsid wsp:val=&quot;000660A2&quot;/&gt;&lt;wsp:rsid wsp:val=&quot;00080C6B&quot;/&gt;&lt;wsp:rsid wsp:val=&quot;00081655&quot;/&gt;&lt;wsp:rsid wsp:val=&quot;0008680D&quot;/&gt;&lt;wsp:rsid wsp:val=&quot;000A5024&quot;/&gt;&lt;wsp:rsid wsp:val=&quot;000A7241&quot;/&gt;&lt;wsp:rsid wsp:val=&quot;000B137C&quot;/&gt;&lt;wsp:rsid wsp:val=&quot;000D0ACB&quot;/&gt;&lt;wsp:rsid wsp:val=&quot;000D6A8E&quot;/&gt;&lt;wsp:rsid wsp:val=&quot;000F2149&quot;/&gt;&lt;wsp:rsid wsp:val=&quot;00114EE6&quot;/&gt;&lt;wsp:rsid wsp:val=&quot;00120D35&quot;/&gt;&lt;wsp:rsid wsp:val=&quot;001266F0&quot;/&gt;&lt;wsp:rsid wsp:val=&quot;00127374&quot;/&gt;&lt;wsp:rsid wsp:val=&quot;00135931&quot;/&gt;&lt;wsp:rsid wsp:val=&quot;00143DFB&quot;/&gt;&lt;wsp:rsid wsp:val=&quot;001607AC&quot;/&gt;&lt;wsp:rsid wsp:val=&quot;0016146F&quot;/&gt;&lt;wsp:rsid wsp:val=&quot;00161715&quot;/&gt;&lt;wsp:rsid wsp:val=&quot;00165731&quot;/&gt;&lt;wsp:rsid wsp:val=&quot;001745B0&quot;/&gt;&lt;wsp:rsid wsp:val=&quot;00174B1A&quot;/&gt;&lt;wsp:rsid wsp:val=&quot;00177C88&quot;/&gt;&lt;wsp:rsid wsp:val=&quot;00192B5E&quot;/&gt;&lt;wsp:rsid wsp:val=&quot;001938FF&quot;/&gt;&lt;wsp:rsid wsp:val=&quot;001942B0&quot;/&gt;&lt;wsp:rsid wsp:val=&quot;00195B1D&quot;/&gt;&lt;wsp:rsid wsp:val=&quot;00196336&quot;/&gt;&lt;wsp:rsid wsp:val=&quot;001A1E48&quot;/&gt;&lt;wsp:rsid wsp:val=&quot;001C493C&quot;/&gt;&lt;wsp:rsid wsp:val=&quot;001D13CA&quot;/&gt;&lt;wsp:rsid wsp:val=&quot;001D19D3&quot;/&gt;&lt;wsp:rsid wsp:val=&quot;001D4D8D&quot;/&gt;&lt;wsp:rsid wsp:val=&quot;001D7203&quot;/&gt;&lt;wsp:rsid wsp:val=&quot;001E007C&quot;/&gt;&lt;wsp:rsid wsp:val=&quot;001E028F&quot;/&gt;&lt;wsp:rsid wsp:val=&quot;001E2A34&quot;/&gt;&lt;wsp:rsid wsp:val=&quot;00202704&quot;/&gt;&lt;wsp:rsid wsp:val=&quot;002029E7&quot;/&gt;&lt;wsp:rsid wsp:val=&quot;00212833&quot;/&gt;&lt;wsp:rsid wsp:val=&quot;00215A0A&quot;/&gt;&lt;wsp:rsid wsp:val=&quot;002217A2&quot;/&gt;&lt;wsp:rsid wsp:val=&quot;0022385A&quot;/&gt;&lt;wsp:rsid wsp:val=&quot;002439D1&quot;/&gt;&lt;wsp:rsid wsp:val=&quot;00246D6D&quot;/&gt;&lt;wsp:rsid wsp:val=&quot;00261E6F&quot;/&gt;&lt;wsp:rsid wsp:val=&quot;00262312&quot;/&gt;&lt;wsp:rsid wsp:val=&quot;00276028&quot;/&gt;&lt;wsp:rsid wsp:val=&quot;00276789&quot;/&gt;&lt;wsp:rsid wsp:val=&quot;00277B95&quot;/&gt;&lt;wsp:rsid wsp:val=&quot;00287E88&quot;/&gt;&lt;wsp:rsid wsp:val=&quot;002A2AB6&quot;/&gt;&lt;wsp:rsid wsp:val=&quot;002A582E&quot;/&gt;&lt;wsp:rsid wsp:val=&quot;002B03AD&quot;/&gt;&lt;wsp:rsid wsp:val=&quot;002B5F14&quot;/&gt;&lt;wsp:rsid wsp:val=&quot;002C2604&quot;/&gt;&lt;wsp:rsid wsp:val=&quot;002C3BF0&quot;/&gt;&lt;wsp:rsid wsp:val=&quot;002D0C00&quot;/&gt;&lt;wsp:rsid wsp:val=&quot;002D39D7&quot;/&gt;&lt;wsp:rsid wsp:val=&quot;002D485F&quot;/&gt;&lt;wsp:rsid wsp:val=&quot;002F275B&quot;/&gt;&lt;wsp:rsid wsp:val=&quot;002F3782&quot;/&gt;&lt;wsp:rsid wsp:val=&quot;002F6C24&quot;/&gt;&lt;wsp:rsid wsp:val=&quot;003019A7&quot;/&gt;&lt;wsp:rsid wsp:val=&quot;003033CF&quot;/&gt;&lt;wsp:rsid wsp:val=&quot;00311A08&quot;/&gt;&lt;wsp:rsid wsp:val=&quot;003156F6&quot;/&gt;&lt;wsp:rsid wsp:val=&quot;00342917&quot;/&gt;&lt;wsp:rsid wsp:val=&quot;00346395&quot;/&gt;&lt;wsp:rsid wsp:val=&quot;00354636&quot;/&gt;&lt;wsp:rsid wsp:val=&quot;00361AE4&quot;/&gt;&lt;wsp:rsid wsp:val=&quot;003637EC&quot;/&gt;&lt;wsp:rsid wsp:val=&quot;00374C23&quot;/&gt;&lt;wsp:rsid wsp:val=&quot;00380950&quot;/&gt;&lt;wsp:rsid wsp:val=&quot;00382400&quot;/&gt;&lt;wsp:rsid wsp:val=&quot;00386631&quot;/&gt;&lt;wsp:rsid wsp:val=&quot;003950E9&quot;/&gt;&lt;wsp:rsid wsp:val=&quot;003A1CF1&quot;/&gt;&lt;wsp:rsid wsp:val=&quot;003D7E8B&quot;/&gt;&lt;wsp:rsid wsp:val=&quot;003E0C51&quot;/&gt;&lt;wsp:rsid wsp:val=&quot;003E152B&quot;/&gt;&lt;wsp:rsid wsp:val=&quot;003F040F&quot;/&gt;&lt;wsp:rsid wsp:val=&quot;003F615F&quot;/&gt;&lt;wsp:rsid wsp:val=&quot;003F642D&quot;/&gt;&lt;wsp:rsid wsp:val=&quot;00401EFE&quot;/&gt;&lt;wsp:rsid wsp:val=&quot;00402009&quot;/&gt;&lt;wsp:rsid wsp:val=&quot;00406C31&quot;/&gt;&lt;wsp:rsid wsp:val=&quot;0041292F&quot;/&gt;&lt;wsp:rsid wsp:val=&quot;00415C15&quot;/&gt;&lt;wsp:rsid wsp:val=&quot;00416899&quot;/&gt;&lt;wsp:rsid wsp:val=&quot;004227B4&quot;/&gt;&lt;wsp:rsid wsp:val=&quot;00422A8D&quot;/&gt;&lt;wsp:rsid wsp:val=&quot;004232CD&quot;/&gt;&lt;wsp:rsid wsp:val=&quot;00430C44&quot;/&gt;&lt;wsp:rsid wsp:val=&quot;004322F8&quot;/&gt;&lt;wsp:rsid wsp:val=&quot;00433990&quot;/&gt;&lt;wsp:rsid wsp:val=&quot;004443EA&quot;/&gt;&lt;wsp:rsid wsp:val=&quot;004456AA&quot;/&gt;&lt;wsp:rsid wsp:val=&quot;004524AF&quot;/&gt;&lt;wsp:rsid wsp:val=&quot;004533AE&quot;/&gt;&lt;wsp:rsid wsp:val=&quot;004753F6&quot;/&gt;&lt;wsp:rsid wsp:val=&quot;00483ECE&quot;/&gt;&lt;wsp:rsid wsp:val=&quot;004845F6&quot;/&gt;&lt;wsp:rsid wsp:val=&quot;00485EEC&quot;/&gt;&lt;wsp:rsid wsp:val=&quot;004903C3&quot;/&gt;&lt;wsp:rsid wsp:val=&quot;00490801&quot;/&gt;&lt;wsp:rsid wsp:val=&quot;004910D9&quot;/&gt;&lt;wsp:rsid wsp:val=&quot;004926E8&quot;/&gt;&lt;wsp:rsid wsp:val=&quot;00493527&quot;/&gt;&lt;wsp:rsid wsp:val=&quot;004A02C1&quot;/&gt;&lt;wsp:rsid wsp:val=&quot;004A5D9A&quot;/&gt;&lt;wsp:rsid wsp:val=&quot;004B2A48&quot;/&gt;&lt;wsp:rsid wsp:val=&quot;004B3D4C&quot;/&gt;&lt;wsp:rsid wsp:val=&quot;004B5C16&quot;/&gt;&lt;wsp:rsid wsp:val=&quot;004C7A8A&quot;/&gt;&lt;wsp:rsid wsp:val=&quot;004D59A1&quot;/&gt;&lt;wsp:rsid wsp:val=&quot;004E265E&quot;/&gt;&lt;wsp:rsid wsp:val=&quot;004F1041&quot;/&gt;&lt;wsp:rsid wsp:val=&quot;004F6D1F&quot;/&gt;&lt;wsp:rsid wsp:val=&quot;0050389E&quot;/&gt;&lt;wsp:rsid wsp:val=&quot;00512094&quot;/&gt;&lt;wsp:rsid wsp:val=&quot;00512AC7&quot;/&gt;&lt;wsp:rsid wsp:val=&quot;00514DBB&quot;/&gt;&lt;wsp:rsid wsp:val=&quot;00516AFE&quot;/&gt;&lt;wsp:rsid wsp:val=&quot;00517226&quot;/&gt;&lt;wsp:rsid wsp:val=&quot;005208A8&quot;/&gt;&lt;wsp:rsid wsp:val=&quot;0052321D&quot;/&gt;&lt;wsp:rsid wsp:val=&quot;005315E5&quot;/&gt;&lt;wsp:rsid wsp:val=&quot;0054671F&quot;/&gt;&lt;wsp:rsid wsp:val=&quot;0055078F&quot;/&gt;&lt;wsp:rsid wsp:val=&quot;00550A86&quot;/&gt;&lt;wsp:rsid wsp:val=&quot;005515C1&quot;/&gt;&lt;wsp:rsid wsp:val=&quot;0055365B&quot;/&gt;&lt;wsp:rsid wsp:val=&quot;00556474&quot;/&gt;&lt;wsp:rsid wsp:val=&quot;00562214&quot;/&gt;&lt;wsp:rsid wsp:val=&quot;0056518A&quot;/&gt;&lt;wsp:rsid wsp:val=&quot;00565D0E&quot;/&gt;&lt;wsp:rsid wsp:val=&quot;00586E76&quot;/&gt;&lt;wsp:rsid wsp:val=&quot;005A1A43&quot;/&gt;&lt;wsp:rsid wsp:val=&quot;005B576C&quot;/&gt;&lt;wsp:rsid wsp:val=&quot;005B7985&quot;/&gt;&lt;wsp:rsid wsp:val=&quot;005C3AB4&quot;/&gt;&lt;wsp:rsid wsp:val=&quot;005C6F33&quot;/&gt;&lt;wsp:rsid wsp:val=&quot;005C7B57&quot;/&gt;&lt;wsp:rsid wsp:val=&quot;005D6820&quot;/&gt;&lt;wsp:rsid wsp:val=&quot;005D6902&quot;/&gt;&lt;wsp:rsid wsp:val=&quot;005D6EEB&quot;/&gt;&lt;wsp:rsid wsp:val=&quot;005D7434&quot;/&gt;&lt;wsp:rsid wsp:val=&quot;005E0040&quot;/&gt;&lt;wsp:rsid wsp:val=&quot;005E53F4&quot;/&gt;&lt;wsp:rsid wsp:val=&quot;005F146A&quot;/&gt;&lt;wsp:rsid wsp:val=&quot;005F6513&quot;/&gt;&lt;wsp:rsid wsp:val=&quot;005F67E5&quot;/&gt;&lt;wsp:rsid wsp:val=&quot;0060412E&quot;/&gt;&lt;wsp:rsid wsp:val=&quot;006158B0&quot;/&gt;&lt;wsp:rsid wsp:val=&quot;00621710&quot;/&gt;&lt;wsp:rsid wsp:val=&quot;006253EF&quot;/&gt;&lt;wsp:rsid wsp:val=&quot;00630E56&quot;/&gt;&lt;wsp:rsid wsp:val=&quot;006518A9&quot;/&gt;&lt;wsp:rsid wsp:val=&quot;00656684&quot;/&gt;&lt;wsp:rsid wsp:val=&quot;00662844&quot;/&gt;&lt;wsp:rsid wsp:val=&quot;006633F9&quot;/&gt;&lt;wsp:rsid wsp:val=&quot;006705EC&quot;/&gt;&lt;wsp:rsid wsp:val=&quot;00671816&quot;/&gt;&lt;wsp:rsid wsp:val=&quot;00672B59&quot;/&gt;&lt;wsp:rsid wsp:val=&quot;00677B17&quot;/&gt;&lt;wsp:rsid wsp:val=&quot;006A550D&quot;/&gt;&lt;wsp:rsid wsp:val=&quot;006A6A2D&quot;/&gt;&lt;wsp:rsid wsp:val=&quot;006B1EC7&quot;/&gt;&lt;wsp:rsid wsp:val=&quot;006B27B5&quot;/&gt;&lt;wsp:rsid wsp:val=&quot;006C33C0&quot;/&gt;&lt;wsp:rsid wsp:val=&quot;006C3C21&quot;/&gt;&lt;wsp:rsid wsp:val=&quot;006C45D1&quot;/&gt;&lt;wsp:rsid wsp:val=&quot;006C67DB&quot;/&gt;&lt;wsp:rsid wsp:val=&quot;006D5DE4&quot;/&gt;&lt;wsp:rsid wsp:val=&quot;006E090A&quot;/&gt;&lt;wsp:rsid wsp:val=&quot;006E21BD&quot;/&gt;&lt;wsp:rsid wsp:val=&quot;006E4C91&quot;/&gt;&lt;wsp:rsid wsp:val=&quot;006E7384&quot;/&gt;&lt;wsp:rsid wsp:val=&quot;006F764E&quot;/&gt;&lt;wsp:rsid wsp:val=&quot;006F7A56&quot;/&gt;&lt;wsp:rsid wsp:val=&quot;00706B82&quot;/&gt;&lt;wsp:rsid wsp:val=&quot;0071126C&quot;/&gt;&lt;wsp:rsid wsp:val=&quot;00720B80&quot;/&gt;&lt;wsp:rsid wsp:val=&quot;00727373&quot;/&gt;&lt;wsp:rsid wsp:val=&quot;00731719&quot;/&gt;&lt;wsp:rsid wsp:val=&quot;00734777&quot;/&gt;&lt;wsp:rsid wsp:val=&quot;00744DC1&quot;/&gt;&lt;wsp:rsid wsp:val=&quot;007578C2&quot;/&gt;&lt;wsp:rsid wsp:val=&quot;007709E3&quot;/&gt;&lt;wsp:rsid wsp:val=&quot;00774D8A&quot;/&gt;&lt;wsp:rsid wsp:val=&quot;007809F1&quot;/&gt;&lt;wsp:rsid wsp:val=&quot;00783244&quot;/&gt;&lt;wsp:rsid wsp:val=&quot;007912B5&quot;/&gt;&lt;wsp:rsid wsp:val=&quot;00792A19&quot;/&gt;&lt;wsp:rsid wsp:val=&quot;007A034C&quot;/&gt;&lt;wsp:rsid wsp:val=&quot;007A05BE&quot;/&gt;&lt;wsp:rsid wsp:val=&quot;007A27D1&quot;/&gt;&lt;wsp:rsid wsp:val=&quot;007A6730&quot;/&gt;&lt;wsp:rsid wsp:val=&quot;007A70ED&quot;/&gt;&lt;wsp:rsid wsp:val=&quot;007B5E8E&quot;/&gt;&lt;wsp:rsid wsp:val=&quot;007B68C9&quot;/&gt;&lt;wsp:rsid wsp:val=&quot;007B6F54&quot;/&gt;&lt;wsp:rsid wsp:val=&quot;007C34FE&quot;/&gt;&lt;wsp:rsid wsp:val=&quot;007C5DAB&quot;/&gt;&lt;wsp:rsid wsp:val=&quot;007C5EF8&quot;/&gt;&lt;wsp:rsid wsp:val=&quot;007D5E87&quot;/&gt;&lt;wsp:rsid wsp:val=&quot;007E0767&quot;/&gt;&lt;wsp:rsid wsp:val=&quot;007F06D0&quot;/&gt;&lt;wsp:rsid wsp:val=&quot;007F0B67&quot;/&gt;&lt;wsp:rsid wsp:val=&quot;007F5AA4&quot;/&gt;&lt;wsp:rsid wsp:val=&quot;00803CDE&quot;/&gt;&lt;wsp:rsid wsp:val=&quot;00806ABA&quot;/&gt;&lt;wsp:rsid wsp:val=&quot;00810609&quot;/&gt;&lt;wsp:rsid wsp:val=&quot;0081416B&quot;/&gt;&lt;wsp:rsid wsp:val=&quot;00816536&quot;/&gt;&lt;wsp:rsid wsp:val=&quot;00820C68&quot;/&gt;&lt;wsp:rsid wsp:val=&quot;00821310&quot;/&gt;&lt;wsp:rsid wsp:val=&quot;0083298D&quot;/&gt;&lt;wsp:rsid wsp:val=&quot;00834803&quot;/&gt;&lt;wsp:rsid wsp:val=&quot;00836430&quot;/&gt;&lt;wsp:rsid wsp:val=&quot;0084661C&quot;/&gt;&lt;wsp:rsid wsp:val=&quot;008528F9&quot;/&gt;&lt;wsp:rsid wsp:val=&quot;008537E9&quot;/&gt;&lt;wsp:rsid wsp:val=&quot;0086612D&quot;/&gt;&lt;wsp:rsid wsp:val=&quot;0087023A&quot;/&gt;&lt;wsp:rsid wsp:val=&quot;00874373&quot;/&gt;&lt;wsp:rsid wsp:val=&quot;008743E3&quot;/&gt;&lt;wsp:rsid wsp:val=&quot;00875E34&quot;/&gt;&lt;wsp:rsid wsp:val=&quot;00877BB6&quot;/&gt;&lt;wsp:rsid wsp:val=&quot;008A7339&quot;/&gt;&lt;wsp:rsid wsp:val=&quot;008B5F37&quot;/&gt;&lt;wsp:rsid wsp:val=&quot;008C2A2B&quot;/&gt;&lt;wsp:rsid wsp:val=&quot;008C5BDB&quot;/&gt;&lt;wsp:rsid wsp:val=&quot;008C7379&quot;/&gt;&lt;wsp:rsid wsp:val=&quot;008D4828&quot;/&gt;&lt;wsp:rsid wsp:val=&quot;008E0178&quot;/&gt;&lt;wsp:rsid wsp:val=&quot;008F08C7&quot;/&gt;&lt;wsp:rsid wsp:val=&quot;008F2182&quot;/&gt;&lt;wsp:rsid wsp:val=&quot;008F35BA&quot;/&gt;&lt;wsp:rsid wsp:val=&quot;008F4F8C&quot;/&gt;&lt;wsp:rsid wsp:val=&quot;008F67C5&quot;/&gt;&lt;wsp:rsid wsp:val=&quot;0090404A&quot;/&gt;&lt;wsp:rsid wsp:val=&quot;009072E2&quot;/&gt;&lt;wsp:rsid wsp:val=&quot;00910FD7&quot;/&gt;&lt;wsp:rsid wsp:val=&quot;009150E4&quot;/&gt;&lt;wsp:rsid wsp:val=&quot;009213BF&quot;/&gt;&lt;wsp:rsid wsp:val=&quot;00927749&quot;/&gt;&lt;wsp:rsid wsp:val=&quot;0093192B&quot;/&gt;&lt;wsp:rsid wsp:val=&quot;00935105&quot;/&gt;&lt;wsp:rsid wsp:val=&quot;00956F69&quot;/&gt;&lt;wsp:rsid wsp:val=&quot;00957ACC&quot;/&gt;&lt;wsp:rsid wsp:val=&quot;00957CFB&quot;/&gt;&lt;wsp:rsid wsp:val=&quot;00961FA2&quot;/&gt;&lt;wsp:rsid wsp:val=&quot;009660D7&quot;/&gt;&lt;wsp:rsid wsp:val=&quot;00985641&quot;/&gt;&lt;wsp:rsid wsp:val=&quot;00994D60&quot;/&gt;&lt;wsp:rsid wsp:val=&quot;00997C22&quot;/&gt;&lt;wsp:rsid wsp:val=&quot;009A6024&quot;/&gt;&lt;wsp:rsid wsp:val=&quot;009B0669&quot;/&gt;&lt;wsp:rsid wsp:val=&quot;009B51D5&quot;/&gt;&lt;wsp:rsid wsp:val=&quot;009B5ABF&quot;/&gt;&lt;wsp:rsid wsp:val=&quot;009B68D7&quot;/&gt;&lt;wsp:rsid wsp:val=&quot;009D363C&quot;/&gt;&lt;wsp:rsid wsp:val=&quot;009F0F6B&quot;/&gt;&lt;wsp:rsid wsp:val=&quot;009F2DB0&quot;/&gt;&lt;wsp:rsid wsp:val=&quot;009F5B82&quot;/&gt;&lt;wsp:rsid wsp:val=&quot;009F6207&quot;/&gt;&lt;wsp:rsid wsp:val=&quot;009F63DC&quot;/&gt;&lt;wsp:rsid wsp:val=&quot;00A04EA1&quot;/&gt;&lt;wsp:rsid wsp:val=&quot;00A335D3&quot;/&gt;&lt;wsp:rsid wsp:val=&quot;00A46BCB&quot;/&gt;&lt;wsp:rsid wsp:val=&quot;00A478B1&quot;/&gt;&lt;wsp:rsid wsp:val=&quot;00A50B77&quot;/&gt;&lt;wsp:rsid wsp:val=&quot;00A55329&quot;/&gt;&lt;wsp:rsid wsp:val=&quot;00A62C05&quot;/&gt;&lt;wsp:rsid wsp:val=&quot;00A631F4&quot;/&gt;&lt;wsp:rsid wsp:val=&quot;00A71315&quot;/&gt;&lt;wsp:rsid wsp:val=&quot;00A75D5B&quot;/&gt;&lt;wsp:rsid wsp:val=&quot;00A772F2&quot;/&gt;&lt;wsp:rsid wsp:val=&quot;00A828F9&quot;/&gt;&lt;wsp:rsid wsp:val=&quot;00A82EBD&quot;/&gt;&lt;wsp:rsid wsp:val=&quot;00A91EF7&quot;/&gt;&lt;wsp:rsid wsp:val=&quot;00AA4EE8&quot;/&gt;&lt;wsp:rsid wsp:val=&quot;00AA694A&quot;/&gt;&lt;wsp:rsid wsp:val=&quot;00AB20C8&quot;/&gt;&lt;wsp:rsid wsp:val=&quot;00AB2CE2&quot;/&gt;&lt;wsp:rsid wsp:val=&quot;00AB7149&quot;/&gt;&lt;wsp:rsid wsp:val=&quot;00AB72DE&quot;/&gt;&lt;wsp:rsid wsp:val=&quot;00AC77A4&quot;/&gt;&lt;wsp:rsid wsp:val=&quot;00AD02C8&quot;/&gt;&lt;wsp:rsid wsp:val=&quot;00AD236C&quot;/&gt;&lt;wsp:rsid wsp:val=&quot;00AE20BD&quot;/&gt;&lt;wsp:rsid wsp:val=&quot;00AE57EF&quot;/&gt;&lt;wsp:rsid wsp:val=&quot;00AE6D61&quot;/&gt;&lt;wsp:rsid wsp:val=&quot;00AF4236&quot;/&gt;&lt;wsp:rsid wsp:val=&quot;00B15582&quot;/&gt;&lt;wsp:rsid wsp:val=&quot;00B17697&quot;/&gt;&lt;wsp:rsid wsp:val=&quot;00B25B5E&quot;/&gt;&lt;wsp:rsid wsp:val=&quot;00B3107C&quot;/&gt;&lt;wsp:rsid wsp:val=&quot;00B32403&quot;/&gt;&lt;wsp:rsid wsp:val=&quot;00B416BB&quot;/&gt;&lt;wsp:rsid wsp:val=&quot;00B439E8&quot;/&gt;&lt;wsp:rsid wsp:val=&quot;00B4690A&quot;/&gt;&lt;wsp:rsid wsp:val=&quot;00B5060A&quot;/&gt;&lt;wsp:rsid wsp:val=&quot;00B52A80&quot;/&gt;&lt;wsp:rsid wsp:val=&quot;00B53488&quot;/&gt;&lt;wsp:rsid wsp:val=&quot;00B546F3&quot;/&gt;&lt;wsp:rsid wsp:val=&quot;00B609B3&quot;/&gt;&lt;wsp:rsid wsp:val=&quot;00B713CC&quot;/&gt;&lt;wsp:rsid wsp:val=&quot;00B73EDF&quot;/&gt;&lt;wsp:rsid wsp:val=&quot;00B7461E&quot;/&gt;&lt;wsp:rsid wsp:val=&quot;00B81CC7&quot;/&gt;&lt;wsp:rsid wsp:val=&quot;00B8427E&quot;/&gt;&lt;wsp:rsid wsp:val=&quot;00B847E0&quot;/&gt;&lt;wsp:rsid wsp:val=&quot;00B86C1A&quot;/&gt;&lt;wsp:rsid wsp:val=&quot;00B91BE4&quot;/&gt;&lt;wsp:rsid wsp:val=&quot;00B93009&quot;/&gt;&lt;wsp:rsid wsp:val=&quot;00BA7113&quot;/&gt;&lt;wsp:rsid wsp:val=&quot;00BB0AAE&quot;/&gt;&lt;wsp:rsid wsp:val=&quot;00BB4E1B&quot;/&gt;&lt;wsp:rsid wsp:val=&quot;00BB5AD2&quot;/&gt;&lt;wsp:rsid wsp:val=&quot;00BB6765&quot;/&gt;&lt;wsp:rsid wsp:val=&quot;00BB7B28&quot;/&gt;&lt;wsp:rsid wsp:val=&quot;00BC421C&quot;/&gt;&lt;wsp:rsid wsp:val=&quot;00BC74AC&quot;/&gt;&lt;wsp:rsid wsp:val=&quot;00BD114A&quot;/&gt;&lt;wsp:rsid wsp:val=&quot;00BD1A3A&quot;/&gt;&lt;wsp:rsid wsp:val=&quot;00BD4A64&quot;/&gt;&lt;wsp:rsid wsp:val=&quot;00BD5980&quot;/&gt;&lt;wsp:rsid wsp:val=&quot;00BE27D7&quot;/&gt;&lt;wsp:rsid wsp:val=&quot;00BE534D&quot;/&gt;&lt;wsp:rsid wsp:val=&quot;00BE6405&quot;/&gt;&lt;wsp:rsid wsp:val=&quot;00BE6F52&quot;/&gt;&lt;wsp:rsid wsp:val=&quot;00BF066B&quot;/&gt;&lt;wsp:rsid wsp:val=&quot;00BF63CA&quot;/&gt;&lt;wsp:rsid wsp:val=&quot;00BF66C7&quot;/&gt;&lt;wsp:rsid wsp:val=&quot;00C00E77&quot;/&gt;&lt;wsp:rsid wsp:val=&quot;00C04105&quot;/&gt;&lt;wsp:rsid wsp:val=&quot;00C06996&quot;/&gt;&lt;wsp:rsid wsp:val=&quot;00C07425&quot;/&gt;&lt;wsp:rsid wsp:val=&quot;00C1261B&quot;/&gt;&lt;wsp:rsid wsp:val=&quot;00C14D51&quot;/&gt;&lt;wsp:rsid wsp:val=&quot;00C237E2&quot;/&gt;&lt;wsp:rsid wsp:val=&quot;00C27621&quot;/&gt;&lt;wsp:rsid wsp:val=&quot;00C556B7&quot;/&gt;&lt;wsp:rsid wsp:val=&quot;00C57CFA&quot;/&gt;&lt;wsp:rsid wsp:val=&quot;00C86DD0&quot;/&gt;&lt;wsp:rsid wsp:val=&quot;00C95F77&quot;/&gt;&lt;wsp:rsid wsp:val=&quot;00CA74B7&quot;/&gt;&lt;wsp:rsid wsp:val=&quot;00CB0768&quot;/&gt;&lt;wsp:rsid wsp:val=&quot;00CB3883&quot;/&gt;&lt;wsp:rsid wsp:val=&quot;00CC1A7D&quot;/&gt;&lt;wsp:rsid wsp:val=&quot;00CC3AAE&quot;/&gt;&lt;wsp:rsid wsp:val=&quot;00CD3970&quot;/&gt;&lt;wsp:rsid wsp:val=&quot;00CE23CD&quot;/&gt;&lt;wsp:rsid wsp:val=&quot;00CE594F&quot;/&gt;&lt;wsp:rsid wsp:val=&quot;00CF22CF&quot;/&gt;&lt;wsp:rsid wsp:val=&quot;00D10263&quot;/&gt;&lt;wsp:rsid wsp:val=&quot;00D11C19&quot;/&gt;&lt;wsp:rsid wsp:val=&quot;00D1332E&quot;/&gt;&lt;wsp:rsid wsp:val=&quot;00D323D7&quot;/&gt;&lt;wsp:rsid wsp:val=&quot;00D3647B&quot;/&gt;&lt;wsp:rsid wsp:val=&quot;00D6385E&quot;/&gt;&lt;wsp:rsid wsp:val=&quot;00D678A8&quot;/&gt;&lt;wsp:rsid wsp:val=&quot;00D67932&quot;/&gt;&lt;wsp:rsid wsp:val=&quot;00D750A8&quot;/&gt;&lt;wsp:rsid wsp:val=&quot;00D80068&quot;/&gt;&lt;wsp:rsid wsp:val=&quot;00D81192&quot;/&gt;&lt;wsp:rsid wsp:val=&quot;00D82D51&quot;/&gt;&lt;wsp:rsid wsp:val=&quot;00D85528&quot;/&gt;&lt;wsp:rsid wsp:val=&quot;00D855E2&quot;/&gt;&lt;wsp:rsid wsp:val=&quot;00DB0790&quot;/&gt;&lt;wsp:rsid wsp:val=&quot;00DB441A&quot;/&gt;&lt;wsp:rsid wsp:val=&quot;00DC3404&quot;/&gt;&lt;wsp:rsid wsp:val=&quot;00DF3343&quot;/&gt;&lt;wsp:rsid wsp:val=&quot;00E02874&quot;/&gt;&lt;wsp:rsid wsp:val=&quot;00E032D8&quot;/&gt;&lt;wsp:rsid wsp:val=&quot;00E03C6B&quot;/&gt;&lt;wsp:rsid wsp:val=&quot;00E0744A&quot;/&gt;&lt;wsp:rsid wsp:val=&quot;00E126E1&quot;/&gt;&lt;wsp:rsid wsp:val=&quot;00E134B9&quot;/&gt;&lt;wsp:rsid wsp:val=&quot;00E25420&quot;/&gt;&lt;wsp:rsid wsp:val=&quot;00E47C35&quot;/&gt;&lt;wsp:rsid wsp:val=&quot;00E51796&quot;/&gt;&lt;wsp:rsid wsp:val=&quot;00E5445A&quot;/&gt;&lt;wsp:rsid wsp:val=&quot;00E624C2&quot;/&gt;&lt;wsp:rsid wsp:val=&quot;00E6331A&quot;/&gt;&lt;wsp:rsid wsp:val=&quot;00E63E57&quot;/&gt;&lt;wsp:rsid wsp:val=&quot;00E6459F&quot;/&gt;&lt;wsp:rsid wsp:val=&quot;00E664F3&quot;/&gt;&lt;wsp:rsid wsp:val=&quot;00E6660A&quot;/&gt;&lt;wsp:rsid wsp:val=&quot;00E70512&quot;/&gt;&lt;wsp:rsid wsp:val=&quot;00E72B55&quot;/&gt;&lt;wsp:rsid wsp:val=&quot;00E762DC&quot;/&gt;&lt;wsp:rsid wsp:val=&quot;00E83206&quot;/&gt;&lt;wsp:rsid wsp:val=&quot;00E952D9&quot;/&gt;&lt;wsp:rsid wsp:val=&quot;00ED5338&quot;/&gt;&lt;wsp:rsid wsp:val=&quot;00EE17D4&quot;/&gt;&lt;wsp:rsid wsp:val=&quot;00EE59EF&quot;/&gt;&lt;wsp:rsid wsp:val=&quot;00EE6F52&quot;/&gt;&lt;wsp:rsid wsp:val=&quot;00F0051E&quot;/&gt;&lt;wsp:rsid wsp:val=&quot;00F158CC&quot;/&gt;&lt;wsp:rsid wsp:val=&quot;00F33C78&quot;/&gt;&lt;wsp:rsid wsp:val=&quot;00F33D30&quot;/&gt;&lt;wsp:rsid wsp:val=&quot;00F35D4A&quot;/&gt;&lt;wsp:rsid wsp:val=&quot;00F4270F&quot;/&gt;&lt;wsp:rsid wsp:val=&quot;00F44A56&quot;/&gt;&lt;wsp:rsid wsp:val=&quot;00F52771&quot;/&gt;&lt;wsp:rsid wsp:val=&quot;00F54CAA&quot;/&gt;&lt;wsp:rsid wsp:val=&quot;00F64455&quot;/&gt;&lt;wsp:rsid wsp:val=&quot;00F815FD&quot;/&gt;&lt;wsp:rsid wsp:val=&quot;00F8278D&quot;/&gt;&lt;wsp:rsid wsp:val=&quot;00F976B7&quot;/&gt;&lt;wsp:rsid wsp:val=&quot;00FA28BD&quot;/&gt;&lt;wsp:rsid wsp:val=&quot;00FB3BBB&quot;/&gt;&lt;wsp:rsid wsp:val=&quot;00FC0DEF&quot;/&gt;&lt;wsp:rsid wsp:val=&quot;00FD1891&quot;/&gt;&lt;wsp:rsid wsp:val=&quot;00FD69EF&quot;/&gt;&lt;wsp:rsid wsp:val=&quot;00FD7B90&quot;/&gt;&lt;wsp:rsid wsp:val=&quot;00FE032D&quot;/&gt;&lt;wsp:rsid wsp:val=&quot;00FE2096&quot;/&gt;&lt;wsp:rsid wsp:val=&quot;00FF0733&quot;/&gt;&lt;wsp:rsid wsp:val=&quot;00FF2ECD&quot;/&gt;&lt;wsp:rsid wsp:val=&quot;00FF5004&quot;/&gt;&lt;wsp:rsid wsp:val=&quot;00FF669C&quot;/&gt;&lt;/wsp:rsids&gt;&lt;/w:docPr&gt;&lt;w:body&gt;&lt;wx:sect&gt;&lt;w:p wsp:rsidR=&quot;00000000&quot; wsp:rsidRDefault=&quot;00490801&quot; wsp:rsidP=&quot;00490801&quot;&gt;&lt;m:oMathPara&gt;&lt;m:oMath&gt;&lt;m:d&gt;&lt;m:dPr&gt;&lt;m:begChr m:val=&quot;{&quot;/&gt;&lt;m:endChr m:val=&quot;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dPr&gt;&lt;m:e&gt;&lt;m:eqArr&gt;&lt;m:eqArr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eqArr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y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m:d&gt;&lt;m:dPr&gt;&lt;m:begChr m:val=&quot;|&quot;/&gt;&lt;m:endChr m:val=&quot;|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+3&lt;/m:t&gt;&lt;/m:r&gt;&lt;/m:e&gt;&lt;/m:d&gt;&lt;m:r&gt;&lt;w:rPr&gt;&lt;w:rFonts w:ascii=&quot;Cambria Math&quot; w:h-ansi=&quot;Cambria Math&quot;/&gt;&lt;wx:font wx:val=&quot;Cambria Math&quot;/&gt;&lt;w:i/&gt;&lt;w:sz w:val=&quot;24&quot;/&gt;&lt;w:sz-cs w:val=&quot;24&quot;/&gt;&lt;/w:rPr&gt;&lt;m:t&gt;-|2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-3|&lt;/m:t&gt;&lt;/m:r&gt;&lt;/m:e&gt;&lt;m:e&gt;&lt;m:r&gt;&lt;w:rPr&gt;&lt;w:rFonts w:ascii=&quot;Cambria Math&quot; w:h-ansi=&quot;Cambria Math&quot;/&gt;&lt;wx:font wx:val=&quot;Cambria Math&quot;/&gt;&lt;w:i/&gt;&lt;w:sz w:val=&quot;24&quot;/&gt;&lt;w:sz-cs w:val=&quot;24&quot;/&gt;&lt;/w:rPr&gt;&lt;m:t&gt;4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m:d&gt;&lt;m:dPr&gt;&lt;m:begChr m:val=&quot;|&quot;/&gt;&lt;m:endChr m:val=&quot;|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y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+2&lt;/m:t&gt;&lt;/m:r&gt;&lt;/m:e&gt;&lt;/m:d&gt;&lt;m:r&gt;&lt;w:rPr&gt;&lt;w:rFonts w:ascii=&quot;Cambria Math&quot; w:h-ansi=&quot;Cambria Math&quot;/&gt;&lt;wx:font wx:val=&quot;Cambria Math&quot;/&gt;&lt;w:i/&gt;&lt;w:sz w:val=&quot;24&quot;/&gt;&lt;w:sz-cs w:val=&quot;24&quot;/&gt;&lt;/w:rPr&gt;&lt;m:t&gt;-|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y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-2|&lt;/m:t&gt;&lt;/m:r&gt;&lt;/m:e&gt;&lt;/m:eqAr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" o:title="" chromakey="white"/>
          </v:shape>
        </w:pict>
      </w:r>
      <w:r w:rsidRPr="006A5CF1">
        <w:rPr>
          <w:sz w:val="24"/>
          <w:szCs w:val="24"/>
        </w:rPr>
        <w:instrText xml:space="preserve"> </w:instrText>
      </w:r>
      <w:r w:rsidRPr="006A5CF1">
        <w:rPr>
          <w:sz w:val="24"/>
          <w:szCs w:val="24"/>
        </w:rPr>
        <w:fldChar w:fldCharType="separate"/>
      </w:r>
      <w:r w:rsidRPr="006A5CF1">
        <w:pict>
          <v:shape id="_x0000_i1026" type="#_x0000_t75" style="width:132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F5004&quot;/&gt;&lt;wsp:rsid wsp:val=&quot;000121E7&quot;/&gt;&lt;wsp:rsid wsp:val=&quot;000135A7&quot;/&gt;&lt;wsp:rsid wsp:val=&quot;0001554E&quot;/&gt;&lt;wsp:rsid wsp:val=&quot;00015DA0&quot;/&gt;&lt;wsp:rsid wsp:val=&quot;0001653C&quot;/&gt;&lt;wsp:rsid wsp:val=&quot;000371C4&quot;/&gt;&lt;wsp:rsid wsp:val=&quot;00045D83&quot;/&gt;&lt;wsp:rsid wsp:val=&quot;0006167F&quot;/&gt;&lt;wsp:rsid wsp:val=&quot;00061A1F&quot;/&gt;&lt;wsp:rsid wsp:val=&quot;000644FF&quot;/&gt;&lt;wsp:rsid wsp:val=&quot;000660A2&quot;/&gt;&lt;wsp:rsid wsp:val=&quot;00080C6B&quot;/&gt;&lt;wsp:rsid wsp:val=&quot;00081655&quot;/&gt;&lt;wsp:rsid wsp:val=&quot;0008680D&quot;/&gt;&lt;wsp:rsid wsp:val=&quot;000A5024&quot;/&gt;&lt;wsp:rsid wsp:val=&quot;000A7241&quot;/&gt;&lt;wsp:rsid wsp:val=&quot;000B137C&quot;/&gt;&lt;wsp:rsid wsp:val=&quot;000D0ACB&quot;/&gt;&lt;wsp:rsid wsp:val=&quot;000D6A8E&quot;/&gt;&lt;wsp:rsid wsp:val=&quot;000F2149&quot;/&gt;&lt;wsp:rsid wsp:val=&quot;00114EE6&quot;/&gt;&lt;wsp:rsid wsp:val=&quot;00120D35&quot;/&gt;&lt;wsp:rsid wsp:val=&quot;001266F0&quot;/&gt;&lt;wsp:rsid wsp:val=&quot;00127374&quot;/&gt;&lt;wsp:rsid wsp:val=&quot;00135931&quot;/&gt;&lt;wsp:rsid wsp:val=&quot;00143DFB&quot;/&gt;&lt;wsp:rsid wsp:val=&quot;001607AC&quot;/&gt;&lt;wsp:rsid wsp:val=&quot;0016146F&quot;/&gt;&lt;wsp:rsid wsp:val=&quot;00161715&quot;/&gt;&lt;wsp:rsid wsp:val=&quot;00165731&quot;/&gt;&lt;wsp:rsid wsp:val=&quot;001745B0&quot;/&gt;&lt;wsp:rsid wsp:val=&quot;00174B1A&quot;/&gt;&lt;wsp:rsid wsp:val=&quot;00177C88&quot;/&gt;&lt;wsp:rsid wsp:val=&quot;00192B5E&quot;/&gt;&lt;wsp:rsid wsp:val=&quot;001938FF&quot;/&gt;&lt;wsp:rsid wsp:val=&quot;001942B0&quot;/&gt;&lt;wsp:rsid wsp:val=&quot;00195B1D&quot;/&gt;&lt;wsp:rsid wsp:val=&quot;00196336&quot;/&gt;&lt;wsp:rsid wsp:val=&quot;001A1E48&quot;/&gt;&lt;wsp:rsid wsp:val=&quot;001C493C&quot;/&gt;&lt;wsp:rsid wsp:val=&quot;001D13CA&quot;/&gt;&lt;wsp:rsid wsp:val=&quot;001D19D3&quot;/&gt;&lt;wsp:rsid wsp:val=&quot;001D4D8D&quot;/&gt;&lt;wsp:rsid wsp:val=&quot;001D7203&quot;/&gt;&lt;wsp:rsid wsp:val=&quot;001E007C&quot;/&gt;&lt;wsp:rsid wsp:val=&quot;001E028F&quot;/&gt;&lt;wsp:rsid wsp:val=&quot;001E2A34&quot;/&gt;&lt;wsp:rsid wsp:val=&quot;00202704&quot;/&gt;&lt;wsp:rsid wsp:val=&quot;002029E7&quot;/&gt;&lt;wsp:rsid wsp:val=&quot;00212833&quot;/&gt;&lt;wsp:rsid wsp:val=&quot;00215A0A&quot;/&gt;&lt;wsp:rsid wsp:val=&quot;002217A2&quot;/&gt;&lt;wsp:rsid wsp:val=&quot;0022385A&quot;/&gt;&lt;wsp:rsid wsp:val=&quot;002439D1&quot;/&gt;&lt;wsp:rsid wsp:val=&quot;00246D6D&quot;/&gt;&lt;wsp:rsid wsp:val=&quot;00261E6F&quot;/&gt;&lt;wsp:rsid wsp:val=&quot;00262312&quot;/&gt;&lt;wsp:rsid wsp:val=&quot;00276028&quot;/&gt;&lt;wsp:rsid wsp:val=&quot;00276789&quot;/&gt;&lt;wsp:rsid wsp:val=&quot;00277B95&quot;/&gt;&lt;wsp:rsid wsp:val=&quot;00287E88&quot;/&gt;&lt;wsp:rsid wsp:val=&quot;002A2AB6&quot;/&gt;&lt;wsp:rsid wsp:val=&quot;002A582E&quot;/&gt;&lt;wsp:rsid wsp:val=&quot;002B03AD&quot;/&gt;&lt;wsp:rsid wsp:val=&quot;002B5F14&quot;/&gt;&lt;wsp:rsid wsp:val=&quot;002C2604&quot;/&gt;&lt;wsp:rsid wsp:val=&quot;002C3BF0&quot;/&gt;&lt;wsp:rsid wsp:val=&quot;002D0C00&quot;/&gt;&lt;wsp:rsid wsp:val=&quot;002D39D7&quot;/&gt;&lt;wsp:rsid wsp:val=&quot;002D485F&quot;/&gt;&lt;wsp:rsid wsp:val=&quot;002F275B&quot;/&gt;&lt;wsp:rsid wsp:val=&quot;002F3782&quot;/&gt;&lt;wsp:rsid wsp:val=&quot;002F6C24&quot;/&gt;&lt;wsp:rsid wsp:val=&quot;003019A7&quot;/&gt;&lt;wsp:rsid wsp:val=&quot;003033CF&quot;/&gt;&lt;wsp:rsid wsp:val=&quot;00311A08&quot;/&gt;&lt;wsp:rsid wsp:val=&quot;003156F6&quot;/&gt;&lt;wsp:rsid wsp:val=&quot;00342917&quot;/&gt;&lt;wsp:rsid wsp:val=&quot;00346395&quot;/&gt;&lt;wsp:rsid wsp:val=&quot;00354636&quot;/&gt;&lt;wsp:rsid wsp:val=&quot;00361AE4&quot;/&gt;&lt;wsp:rsid wsp:val=&quot;003637EC&quot;/&gt;&lt;wsp:rsid wsp:val=&quot;00374C23&quot;/&gt;&lt;wsp:rsid wsp:val=&quot;00380950&quot;/&gt;&lt;wsp:rsid wsp:val=&quot;00382400&quot;/&gt;&lt;wsp:rsid wsp:val=&quot;00386631&quot;/&gt;&lt;wsp:rsid wsp:val=&quot;003950E9&quot;/&gt;&lt;wsp:rsid wsp:val=&quot;003A1CF1&quot;/&gt;&lt;wsp:rsid wsp:val=&quot;003D7E8B&quot;/&gt;&lt;wsp:rsid wsp:val=&quot;003E0C51&quot;/&gt;&lt;wsp:rsid wsp:val=&quot;003E152B&quot;/&gt;&lt;wsp:rsid wsp:val=&quot;003F040F&quot;/&gt;&lt;wsp:rsid wsp:val=&quot;003F615F&quot;/&gt;&lt;wsp:rsid wsp:val=&quot;003F642D&quot;/&gt;&lt;wsp:rsid wsp:val=&quot;00401EFE&quot;/&gt;&lt;wsp:rsid wsp:val=&quot;00402009&quot;/&gt;&lt;wsp:rsid wsp:val=&quot;00406C31&quot;/&gt;&lt;wsp:rsid wsp:val=&quot;0041292F&quot;/&gt;&lt;wsp:rsid wsp:val=&quot;00415C15&quot;/&gt;&lt;wsp:rsid wsp:val=&quot;00416899&quot;/&gt;&lt;wsp:rsid wsp:val=&quot;004227B4&quot;/&gt;&lt;wsp:rsid wsp:val=&quot;00422A8D&quot;/&gt;&lt;wsp:rsid wsp:val=&quot;004232CD&quot;/&gt;&lt;wsp:rsid wsp:val=&quot;00430C44&quot;/&gt;&lt;wsp:rsid wsp:val=&quot;004322F8&quot;/&gt;&lt;wsp:rsid wsp:val=&quot;00433990&quot;/&gt;&lt;wsp:rsid wsp:val=&quot;004443EA&quot;/&gt;&lt;wsp:rsid wsp:val=&quot;004456AA&quot;/&gt;&lt;wsp:rsid wsp:val=&quot;004524AF&quot;/&gt;&lt;wsp:rsid wsp:val=&quot;004533AE&quot;/&gt;&lt;wsp:rsid wsp:val=&quot;004753F6&quot;/&gt;&lt;wsp:rsid wsp:val=&quot;00483ECE&quot;/&gt;&lt;wsp:rsid wsp:val=&quot;004845F6&quot;/&gt;&lt;wsp:rsid wsp:val=&quot;00485EEC&quot;/&gt;&lt;wsp:rsid wsp:val=&quot;004903C3&quot;/&gt;&lt;wsp:rsid wsp:val=&quot;00490801&quot;/&gt;&lt;wsp:rsid wsp:val=&quot;004910D9&quot;/&gt;&lt;wsp:rsid wsp:val=&quot;004926E8&quot;/&gt;&lt;wsp:rsid wsp:val=&quot;00493527&quot;/&gt;&lt;wsp:rsid wsp:val=&quot;004A02C1&quot;/&gt;&lt;wsp:rsid wsp:val=&quot;004A5D9A&quot;/&gt;&lt;wsp:rsid wsp:val=&quot;004B2A48&quot;/&gt;&lt;wsp:rsid wsp:val=&quot;004B3D4C&quot;/&gt;&lt;wsp:rsid wsp:val=&quot;004B5C16&quot;/&gt;&lt;wsp:rsid wsp:val=&quot;004C7A8A&quot;/&gt;&lt;wsp:rsid wsp:val=&quot;004D59A1&quot;/&gt;&lt;wsp:rsid wsp:val=&quot;004E265E&quot;/&gt;&lt;wsp:rsid wsp:val=&quot;004F1041&quot;/&gt;&lt;wsp:rsid wsp:val=&quot;004F6D1F&quot;/&gt;&lt;wsp:rsid wsp:val=&quot;0050389E&quot;/&gt;&lt;wsp:rsid wsp:val=&quot;00512094&quot;/&gt;&lt;wsp:rsid wsp:val=&quot;00512AC7&quot;/&gt;&lt;wsp:rsid wsp:val=&quot;00514DBB&quot;/&gt;&lt;wsp:rsid wsp:val=&quot;00516AFE&quot;/&gt;&lt;wsp:rsid wsp:val=&quot;00517226&quot;/&gt;&lt;wsp:rsid wsp:val=&quot;005208A8&quot;/&gt;&lt;wsp:rsid wsp:val=&quot;0052321D&quot;/&gt;&lt;wsp:rsid wsp:val=&quot;005315E5&quot;/&gt;&lt;wsp:rsid wsp:val=&quot;0054671F&quot;/&gt;&lt;wsp:rsid wsp:val=&quot;0055078F&quot;/&gt;&lt;wsp:rsid wsp:val=&quot;00550A86&quot;/&gt;&lt;wsp:rsid wsp:val=&quot;005515C1&quot;/&gt;&lt;wsp:rsid wsp:val=&quot;0055365B&quot;/&gt;&lt;wsp:rsid wsp:val=&quot;00556474&quot;/&gt;&lt;wsp:rsid wsp:val=&quot;00562214&quot;/&gt;&lt;wsp:rsid wsp:val=&quot;0056518A&quot;/&gt;&lt;wsp:rsid wsp:val=&quot;00565D0E&quot;/&gt;&lt;wsp:rsid wsp:val=&quot;00586E76&quot;/&gt;&lt;wsp:rsid wsp:val=&quot;005A1A43&quot;/&gt;&lt;wsp:rsid wsp:val=&quot;005B576C&quot;/&gt;&lt;wsp:rsid wsp:val=&quot;005B7985&quot;/&gt;&lt;wsp:rsid wsp:val=&quot;005C3AB4&quot;/&gt;&lt;wsp:rsid wsp:val=&quot;005C6F33&quot;/&gt;&lt;wsp:rsid wsp:val=&quot;005C7B57&quot;/&gt;&lt;wsp:rsid wsp:val=&quot;005D6820&quot;/&gt;&lt;wsp:rsid wsp:val=&quot;005D6902&quot;/&gt;&lt;wsp:rsid wsp:val=&quot;005D6EEB&quot;/&gt;&lt;wsp:rsid wsp:val=&quot;005D7434&quot;/&gt;&lt;wsp:rsid wsp:val=&quot;005E0040&quot;/&gt;&lt;wsp:rsid wsp:val=&quot;005E53F4&quot;/&gt;&lt;wsp:rsid wsp:val=&quot;005F146A&quot;/&gt;&lt;wsp:rsid wsp:val=&quot;005F6513&quot;/&gt;&lt;wsp:rsid wsp:val=&quot;005F67E5&quot;/&gt;&lt;wsp:rsid wsp:val=&quot;0060412E&quot;/&gt;&lt;wsp:rsid wsp:val=&quot;006158B0&quot;/&gt;&lt;wsp:rsid wsp:val=&quot;00621710&quot;/&gt;&lt;wsp:rsid wsp:val=&quot;006253EF&quot;/&gt;&lt;wsp:rsid wsp:val=&quot;00630E56&quot;/&gt;&lt;wsp:rsid wsp:val=&quot;006518A9&quot;/&gt;&lt;wsp:rsid wsp:val=&quot;00656684&quot;/&gt;&lt;wsp:rsid wsp:val=&quot;00662844&quot;/&gt;&lt;wsp:rsid wsp:val=&quot;006633F9&quot;/&gt;&lt;wsp:rsid wsp:val=&quot;006705EC&quot;/&gt;&lt;wsp:rsid wsp:val=&quot;00671816&quot;/&gt;&lt;wsp:rsid wsp:val=&quot;00672B59&quot;/&gt;&lt;wsp:rsid wsp:val=&quot;00677B17&quot;/&gt;&lt;wsp:rsid wsp:val=&quot;006A550D&quot;/&gt;&lt;wsp:rsid wsp:val=&quot;006A6A2D&quot;/&gt;&lt;wsp:rsid wsp:val=&quot;006B1EC7&quot;/&gt;&lt;wsp:rsid wsp:val=&quot;006B27B5&quot;/&gt;&lt;wsp:rsid wsp:val=&quot;006C33C0&quot;/&gt;&lt;wsp:rsid wsp:val=&quot;006C3C21&quot;/&gt;&lt;wsp:rsid wsp:val=&quot;006C45D1&quot;/&gt;&lt;wsp:rsid wsp:val=&quot;006C67DB&quot;/&gt;&lt;wsp:rsid wsp:val=&quot;006D5DE4&quot;/&gt;&lt;wsp:rsid wsp:val=&quot;006E090A&quot;/&gt;&lt;wsp:rsid wsp:val=&quot;006E21BD&quot;/&gt;&lt;wsp:rsid wsp:val=&quot;006E4C91&quot;/&gt;&lt;wsp:rsid wsp:val=&quot;006E7384&quot;/&gt;&lt;wsp:rsid wsp:val=&quot;006F764E&quot;/&gt;&lt;wsp:rsid wsp:val=&quot;006F7A56&quot;/&gt;&lt;wsp:rsid wsp:val=&quot;00706B82&quot;/&gt;&lt;wsp:rsid wsp:val=&quot;0071126C&quot;/&gt;&lt;wsp:rsid wsp:val=&quot;00720B80&quot;/&gt;&lt;wsp:rsid wsp:val=&quot;00727373&quot;/&gt;&lt;wsp:rsid wsp:val=&quot;00731719&quot;/&gt;&lt;wsp:rsid wsp:val=&quot;00734777&quot;/&gt;&lt;wsp:rsid wsp:val=&quot;00744DC1&quot;/&gt;&lt;wsp:rsid wsp:val=&quot;007578C2&quot;/&gt;&lt;wsp:rsid wsp:val=&quot;007709E3&quot;/&gt;&lt;wsp:rsid wsp:val=&quot;00774D8A&quot;/&gt;&lt;wsp:rsid wsp:val=&quot;007809F1&quot;/&gt;&lt;wsp:rsid wsp:val=&quot;00783244&quot;/&gt;&lt;wsp:rsid wsp:val=&quot;007912B5&quot;/&gt;&lt;wsp:rsid wsp:val=&quot;00792A19&quot;/&gt;&lt;wsp:rsid wsp:val=&quot;007A034C&quot;/&gt;&lt;wsp:rsid wsp:val=&quot;007A05BE&quot;/&gt;&lt;wsp:rsid wsp:val=&quot;007A27D1&quot;/&gt;&lt;wsp:rsid wsp:val=&quot;007A6730&quot;/&gt;&lt;wsp:rsid wsp:val=&quot;007A70ED&quot;/&gt;&lt;wsp:rsid wsp:val=&quot;007B5E8E&quot;/&gt;&lt;wsp:rsid wsp:val=&quot;007B68C9&quot;/&gt;&lt;wsp:rsid wsp:val=&quot;007B6F54&quot;/&gt;&lt;wsp:rsid wsp:val=&quot;007C34FE&quot;/&gt;&lt;wsp:rsid wsp:val=&quot;007C5DAB&quot;/&gt;&lt;wsp:rsid wsp:val=&quot;007C5EF8&quot;/&gt;&lt;wsp:rsid wsp:val=&quot;007D5E87&quot;/&gt;&lt;wsp:rsid wsp:val=&quot;007E0767&quot;/&gt;&lt;wsp:rsid wsp:val=&quot;007F06D0&quot;/&gt;&lt;wsp:rsid wsp:val=&quot;007F0B67&quot;/&gt;&lt;wsp:rsid wsp:val=&quot;007F5AA4&quot;/&gt;&lt;wsp:rsid wsp:val=&quot;00803CDE&quot;/&gt;&lt;wsp:rsid wsp:val=&quot;00806ABA&quot;/&gt;&lt;wsp:rsid wsp:val=&quot;00810609&quot;/&gt;&lt;wsp:rsid wsp:val=&quot;0081416B&quot;/&gt;&lt;wsp:rsid wsp:val=&quot;00816536&quot;/&gt;&lt;wsp:rsid wsp:val=&quot;00820C68&quot;/&gt;&lt;wsp:rsid wsp:val=&quot;00821310&quot;/&gt;&lt;wsp:rsid wsp:val=&quot;0083298D&quot;/&gt;&lt;wsp:rsid wsp:val=&quot;00834803&quot;/&gt;&lt;wsp:rsid wsp:val=&quot;00836430&quot;/&gt;&lt;wsp:rsid wsp:val=&quot;0084661C&quot;/&gt;&lt;wsp:rsid wsp:val=&quot;008528F9&quot;/&gt;&lt;wsp:rsid wsp:val=&quot;008537E9&quot;/&gt;&lt;wsp:rsid wsp:val=&quot;0086612D&quot;/&gt;&lt;wsp:rsid wsp:val=&quot;0087023A&quot;/&gt;&lt;wsp:rsid wsp:val=&quot;00874373&quot;/&gt;&lt;wsp:rsid wsp:val=&quot;008743E3&quot;/&gt;&lt;wsp:rsid wsp:val=&quot;00875E34&quot;/&gt;&lt;wsp:rsid wsp:val=&quot;00877BB6&quot;/&gt;&lt;wsp:rsid wsp:val=&quot;008A7339&quot;/&gt;&lt;wsp:rsid wsp:val=&quot;008B5F37&quot;/&gt;&lt;wsp:rsid wsp:val=&quot;008C2A2B&quot;/&gt;&lt;wsp:rsid wsp:val=&quot;008C5BDB&quot;/&gt;&lt;wsp:rsid wsp:val=&quot;008C7379&quot;/&gt;&lt;wsp:rsid wsp:val=&quot;008D4828&quot;/&gt;&lt;wsp:rsid wsp:val=&quot;008E0178&quot;/&gt;&lt;wsp:rsid wsp:val=&quot;008F08C7&quot;/&gt;&lt;wsp:rsid wsp:val=&quot;008F2182&quot;/&gt;&lt;wsp:rsid wsp:val=&quot;008F35BA&quot;/&gt;&lt;wsp:rsid wsp:val=&quot;008F4F8C&quot;/&gt;&lt;wsp:rsid wsp:val=&quot;008F67C5&quot;/&gt;&lt;wsp:rsid wsp:val=&quot;0090404A&quot;/&gt;&lt;wsp:rsid wsp:val=&quot;009072E2&quot;/&gt;&lt;wsp:rsid wsp:val=&quot;00910FD7&quot;/&gt;&lt;wsp:rsid wsp:val=&quot;009150E4&quot;/&gt;&lt;wsp:rsid wsp:val=&quot;009213BF&quot;/&gt;&lt;wsp:rsid wsp:val=&quot;00927749&quot;/&gt;&lt;wsp:rsid wsp:val=&quot;0093192B&quot;/&gt;&lt;wsp:rsid wsp:val=&quot;00935105&quot;/&gt;&lt;wsp:rsid wsp:val=&quot;00956F69&quot;/&gt;&lt;wsp:rsid wsp:val=&quot;00957ACC&quot;/&gt;&lt;wsp:rsid wsp:val=&quot;00957CFB&quot;/&gt;&lt;wsp:rsid wsp:val=&quot;00961FA2&quot;/&gt;&lt;wsp:rsid wsp:val=&quot;009660D7&quot;/&gt;&lt;wsp:rsid wsp:val=&quot;00985641&quot;/&gt;&lt;wsp:rsid wsp:val=&quot;00994D60&quot;/&gt;&lt;wsp:rsid wsp:val=&quot;00997C22&quot;/&gt;&lt;wsp:rsid wsp:val=&quot;009A6024&quot;/&gt;&lt;wsp:rsid wsp:val=&quot;009B0669&quot;/&gt;&lt;wsp:rsid wsp:val=&quot;009B51D5&quot;/&gt;&lt;wsp:rsid wsp:val=&quot;009B5ABF&quot;/&gt;&lt;wsp:rsid wsp:val=&quot;009B68D7&quot;/&gt;&lt;wsp:rsid wsp:val=&quot;009D363C&quot;/&gt;&lt;wsp:rsid wsp:val=&quot;009F0F6B&quot;/&gt;&lt;wsp:rsid wsp:val=&quot;009F2DB0&quot;/&gt;&lt;wsp:rsid wsp:val=&quot;009F5B82&quot;/&gt;&lt;wsp:rsid wsp:val=&quot;009F6207&quot;/&gt;&lt;wsp:rsid wsp:val=&quot;009F63DC&quot;/&gt;&lt;wsp:rsid wsp:val=&quot;00A04EA1&quot;/&gt;&lt;wsp:rsid wsp:val=&quot;00A335D3&quot;/&gt;&lt;wsp:rsid wsp:val=&quot;00A46BCB&quot;/&gt;&lt;wsp:rsid wsp:val=&quot;00A478B1&quot;/&gt;&lt;wsp:rsid wsp:val=&quot;00A50B77&quot;/&gt;&lt;wsp:rsid wsp:val=&quot;00A55329&quot;/&gt;&lt;wsp:rsid wsp:val=&quot;00A62C05&quot;/&gt;&lt;wsp:rsid wsp:val=&quot;00A631F4&quot;/&gt;&lt;wsp:rsid wsp:val=&quot;00A71315&quot;/&gt;&lt;wsp:rsid wsp:val=&quot;00A75D5B&quot;/&gt;&lt;wsp:rsid wsp:val=&quot;00A772F2&quot;/&gt;&lt;wsp:rsid wsp:val=&quot;00A828F9&quot;/&gt;&lt;wsp:rsid wsp:val=&quot;00A82EBD&quot;/&gt;&lt;wsp:rsid wsp:val=&quot;00A91EF7&quot;/&gt;&lt;wsp:rsid wsp:val=&quot;00AA4EE8&quot;/&gt;&lt;wsp:rsid wsp:val=&quot;00AA694A&quot;/&gt;&lt;wsp:rsid wsp:val=&quot;00AB20C8&quot;/&gt;&lt;wsp:rsid wsp:val=&quot;00AB2CE2&quot;/&gt;&lt;wsp:rsid wsp:val=&quot;00AB7149&quot;/&gt;&lt;wsp:rsid wsp:val=&quot;00AB72DE&quot;/&gt;&lt;wsp:rsid wsp:val=&quot;00AC77A4&quot;/&gt;&lt;wsp:rsid wsp:val=&quot;00AD02C8&quot;/&gt;&lt;wsp:rsid wsp:val=&quot;00AD236C&quot;/&gt;&lt;wsp:rsid wsp:val=&quot;00AE20BD&quot;/&gt;&lt;wsp:rsid wsp:val=&quot;00AE57EF&quot;/&gt;&lt;wsp:rsid wsp:val=&quot;00AE6D61&quot;/&gt;&lt;wsp:rsid wsp:val=&quot;00AF4236&quot;/&gt;&lt;wsp:rsid wsp:val=&quot;00B15582&quot;/&gt;&lt;wsp:rsid wsp:val=&quot;00B17697&quot;/&gt;&lt;wsp:rsid wsp:val=&quot;00B25B5E&quot;/&gt;&lt;wsp:rsid wsp:val=&quot;00B3107C&quot;/&gt;&lt;wsp:rsid wsp:val=&quot;00B32403&quot;/&gt;&lt;wsp:rsid wsp:val=&quot;00B416BB&quot;/&gt;&lt;wsp:rsid wsp:val=&quot;00B439E8&quot;/&gt;&lt;wsp:rsid wsp:val=&quot;00B4690A&quot;/&gt;&lt;wsp:rsid wsp:val=&quot;00B5060A&quot;/&gt;&lt;wsp:rsid wsp:val=&quot;00B52A80&quot;/&gt;&lt;wsp:rsid wsp:val=&quot;00B53488&quot;/&gt;&lt;wsp:rsid wsp:val=&quot;00B546F3&quot;/&gt;&lt;wsp:rsid wsp:val=&quot;00B609B3&quot;/&gt;&lt;wsp:rsid wsp:val=&quot;00B713CC&quot;/&gt;&lt;wsp:rsid wsp:val=&quot;00B73EDF&quot;/&gt;&lt;wsp:rsid wsp:val=&quot;00B7461E&quot;/&gt;&lt;wsp:rsid wsp:val=&quot;00B81CC7&quot;/&gt;&lt;wsp:rsid wsp:val=&quot;00B8427E&quot;/&gt;&lt;wsp:rsid wsp:val=&quot;00B847E0&quot;/&gt;&lt;wsp:rsid wsp:val=&quot;00B86C1A&quot;/&gt;&lt;wsp:rsid wsp:val=&quot;00B91BE4&quot;/&gt;&lt;wsp:rsid wsp:val=&quot;00B93009&quot;/&gt;&lt;wsp:rsid wsp:val=&quot;00BA7113&quot;/&gt;&lt;wsp:rsid wsp:val=&quot;00BB0AAE&quot;/&gt;&lt;wsp:rsid wsp:val=&quot;00BB4E1B&quot;/&gt;&lt;wsp:rsid wsp:val=&quot;00BB5AD2&quot;/&gt;&lt;wsp:rsid wsp:val=&quot;00BB6765&quot;/&gt;&lt;wsp:rsid wsp:val=&quot;00BB7B28&quot;/&gt;&lt;wsp:rsid wsp:val=&quot;00BC421C&quot;/&gt;&lt;wsp:rsid wsp:val=&quot;00BC74AC&quot;/&gt;&lt;wsp:rsid wsp:val=&quot;00BD114A&quot;/&gt;&lt;wsp:rsid wsp:val=&quot;00BD1A3A&quot;/&gt;&lt;wsp:rsid wsp:val=&quot;00BD4A64&quot;/&gt;&lt;wsp:rsid wsp:val=&quot;00BD5980&quot;/&gt;&lt;wsp:rsid wsp:val=&quot;00BE27D7&quot;/&gt;&lt;wsp:rsid wsp:val=&quot;00BE534D&quot;/&gt;&lt;wsp:rsid wsp:val=&quot;00BE6405&quot;/&gt;&lt;wsp:rsid wsp:val=&quot;00BE6F52&quot;/&gt;&lt;wsp:rsid wsp:val=&quot;00BF066B&quot;/&gt;&lt;wsp:rsid wsp:val=&quot;00BF63CA&quot;/&gt;&lt;wsp:rsid wsp:val=&quot;00BF66C7&quot;/&gt;&lt;wsp:rsid wsp:val=&quot;00C00E77&quot;/&gt;&lt;wsp:rsid wsp:val=&quot;00C04105&quot;/&gt;&lt;wsp:rsid wsp:val=&quot;00C06996&quot;/&gt;&lt;wsp:rsid wsp:val=&quot;00C07425&quot;/&gt;&lt;wsp:rsid wsp:val=&quot;00C1261B&quot;/&gt;&lt;wsp:rsid wsp:val=&quot;00C14D51&quot;/&gt;&lt;wsp:rsid wsp:val=&quot;00C237E2&quot;/&gt;&lt;wsp:rsid wsp:val=&quot;00C27621&quot;/&gt;&lt;wsp:rsid wsp:val=&quot;00C556B7&quot;/&gt;&lt;wsp:rsid wsp:val=&quot;00C57CFA&quot;/&gt;&lt;wsp:rsid wsp:val=&quot;00C86DD0&quot;/&gt;&lt;wsp:rsid wsp:val=&quot;00C95F77&quot;/&gt;&lt;wsp:rsid wsp:val=&quot;00CA74B7&quot;/&gt;&lt;wsp:rsid wsp:val=&quot;00CB0768&quot;/&gt;&lt;wsp:rsid wsp:val=&quot;00CB3883&quot;/&gt;&lt;wsp:rsid wsp:val=&quot;00CC1A7D&quot;/&gt;&lt;wsp:rsid wsp:val=&quot;00CC3AAE&quot;/&gt;&lt;wsp:rsid wsp:val=&quot;00CD3970&quot;/&gt;&lt;wsp:rsid wsp:val=&quot;00CE23CD&quot;/&gt;&lt;wsp:rsid wsp:val=&quot;00CE594F&quot;/&gt;&lt;wsp:rsid wsp:val=&quot;00CF22CF&quot;/&gt;&lt;wsp:rsid wsp:val=&quot;00D10263&quot;/&gt;&lt;wsp:rsid wsp:val=&quot;00D11C19&quot;/&gt;&lt;wsp:rsid wsp:val=&quot;00D1332E&quot;/&gt;&lt;wsp:rsid wsp:val=&quot;00D323D7&quot;/&gt;&lt;wsp:rsid wsp:val=&quot;00D3647B&quot;/&gt;&lt;wsp:rsid wsp:val=&quot;00D6385E&quot;/&gt;&lt;wsp:rsid wsp:val=&quot;00D678A8&quot;/&gt;&lt;wsp:rsid wsp:val=&quot;00D67932&quot;/&gt;&lt;wsp:rsid wsp:val=&quot;00D750A8&quot;/&gt;&lt;wsp:rsid wsp:val=&quot;00D80068&quot;/&gt;&lt;wsp:rsid wsp:val=&quot;00D81192&quot;/&gt;&lt;wsp:rsid wsp:val=&quot;00D82D51&quot;/&gt;&lt;wsp:rsid wsp:val=&quot;00D85528&quot;/&gt;&lt;wsp:rsid wsp:val=&quot;00D855E2&quot;/&gt;&lt;wsp:rsid wsp:val=&quot;00DB0790&quot;/&gt;&lt;wsp:rsid wsp:val=&quot;00DB441A&quot;/&gt;&lt;wsp:rsid wsp:val=&quot;00DC3404&quot;/&gt;&lt;wsp:rsid wsp:val=&quot;00DF3343&quot;/&gt;&lt;wsp:rsid wsp:val=&quot;00E02874&quot;/&gt;&lt;wsp:rsid wsp:val=&quot;00E032D8&quot;/&gt;&lt;wsp:rsid wsp:val=&quot;00E03C6B&quot;/&gt;&lt;wsp:rsid wsp:val=&quot;00E0744A&quot;/&gt;&lt;wsp:rsid wsp:val=&quot;00E126E1&quot;/&gt;&lt;wsp:rsid wsp:val=&quot;00E134B9&quot;/&gt;&lt;wsp:rsid wsp:val=&quot;00E25420&quot;/&gt;&lt;wsp:rsid wsp:val=&quot;00E47C35&quot;/&gt;&lt;wsp:rsid wsp:val=&quot;00E51796&quot;/&gt;&lt;wsp:rsid wsp:val=&quot;00E5445A&quot;/&gt;&lt;wsp:rsid wsp:val=&quot;00E624C2&quot;/&gt;&lt;wsp:rsid wsp:val=&quot;00E6331A&quot;/&gt;&lt;wsp:rsid wsp:val=&quot;00E63E57&quot;/&gt;&lt;wsp:rsid wsp:val=&quot;00E6459F&quot;/&gt;&lt;wsp:rsid wsp:val=&quot;00E664F3&quot;/&gt;&lt;wsp:rsid wsp:val=&quot;00E6660A&quot;/&gt;&lt;wsp:rsid wsp:val=&quot;00E70512&quot;/&gt;&lt;wsp:rsid wsp:val=&quot;00E72B55&quot;/&gt;&lt;wsp:rsid wsp:val=&quot;00E762DC&quot;/&gt;&lt;wsp:rsid wsp:val=&quot;00E83206&quot;/&gt;&lt;wsp:rsid wsp:val=&quot;00E952D9&quot;/&gt;&lt;wsp:rsid wsp:val=&quot;00ED5338&quot;/&gt;&lt;wsp:rsid wsp:val=&quot;00EE17D4&quot;/&gt;&lt;wsp:rsid wsp:val=&quot;00EE59EF&quot;/&gt;&lt;wsp:rsid wsp:val=&quot;00EE6F52&quot;/&gt;&lt;wsp:rsid wsp:val=&quot;00F0051E&quot;/&gt;&lt;wsp:rsid wsp:val=&quot;00F158CC&quot;/&gt;&lt;wsp:rsid wsp:val=&quot;00F33C78&quot;/&gt;&lt;wsp:rsid wsp:val=&quot;00F33D30&quot;/&gt;&lt;wsp:rsid wsp:val=&quot;00F35D4A&quot;/&gt;&lt;wsp:rsid wsp:val=&quot;00F4270F&quot;/&gt;&lt;wsp:rsid wsp:val=&quot;00F44A56&quot;/&gt;&lt;wsp:rsid wsp:val=&quot;00F52771&quot;/&gt;&lt;wsp:rsid wsp:val=&quot;00F54CAA&quot;/&gt;&lt;wsp:rsid wsp:val=&quot;00F64455&quot;/&gt;&lt;wsp:rsid wsp:val=&quot;00F815FD&quot;/&gt;&lt;wsp:rsid wsp:val=&quot;00F8278D&quot;/&gt;&lt;wsp:rsid wsp:val=&quot;00F976B7&quot;/&gt;&lt;wsp:rsid wsp:val=&quot;00FA28BD&quot;/&gt;&lt;wsp:rsid wsp:val=&quot;00FB3BBB&quot;/&gt;&lt;wsp:rsid wsp:val=&quot;00FC0DEF&quot;/&gt;&lt;wsp:rsid wsp:val=&quot;00FD1891&quot;/&gt;&lt;wsp:rsid wsp:val=&quot;00FD69EF&quot;/&gt;&lt;wsp:rsid wsp:val=&quot;00FD7B90&quot;/&gt;&lt;wsp:rsid wsp:val=&quot;00FE032D&quot;/&gt;&lt;wsp:rsid wsp:val=&quot;00FE2096&quot;/&gt;&lt;wsp:rsid wsp:val=&quot;00FF0733&quot;/&gt;&lt;wsp:rsid wsp:val=&quot;00FF2ECD&quot;/&gt;&lt;wsp:rsid wsp:val=&quot;00FF5004&quot;/&gt;&lt;wsp:rsid wsp:val=&quot;00FF669C&quot;/&gt;&lt;/wsp:rsids&gt;&lt;/w:docPr&gt;&lt;w:body&gt;&lt;wx:sect&gt;&lt;w:p wsp:rsidR=&quot;00000000&quot; wsp:rsidRDefault=&quot;00490801&quot; wsp:rsidP=&quot;00490801&quot;&gt;&lt;m:oMathPara&gt;&lt;m:oMath&gt;&lt;m:d&gt;&lt;m:dPr&gt;&lt;m:begChr m:val=&quot;{&quot;/&gt;&lt;m:endChr m:val=&quot;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dPr&gt;&lt;m:e&gt;&lt;m:eqArr&gt;&lt;m:eqArr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eqArr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y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m:d&gt;&lt;m:dPr&gt;&lt;m:begChr m:val=&quot;|&quot;/&gt;&lt;m:endChr m:val=&quot;|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+3&lt;/m:t&gt;&lt;/m:r&gt;&lt;/m:e&gt;&lt;/m:d&gt;&lt;m:r&gt;&lt;w:rPr&gt;&lt;w:rFonts w:ascii=&quot;Cambria Math&quot; w:h-ansi=&quot;Cambria Math&quot;/&gt;&lt;wx:font wx:val=&quot;Cambria Math&quot;/&gt;&lt;w:i/&gt;&lt;w:sz w:val=&quot;24&quot;/&gt;&lt;w:sz-cs w:val=&quot;24&quot;/&gt;&lt;/w:rPr&gt;&lt;m:t&gt;-|2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-3|&lt;/m:t&gt;&lt;/m:r&gt;&lt;/m:e&gt;&lt;m:e&gt;&lt;m:r&gt;&lt;w:rPr&gt;&lt;w:rFonts w:ascii=&quot;Cambria Math&quot; w:h-ansi=&quot;Cambria Math&quot;/&gt;&lt;wx:font wx:val=&quot;Cambria Math&quot;/&gt;&lt;w:i/&gt;&lt;w:sz w:val=&quot;24&quot;/&gt;&lt;w:sz-cs w:val=&quot;24&quot;/&gt;&lt;/w:rPr&gt;&lt;m:t&gt;4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m:d&gt;&lt;m:dPr&gt;&lt;m:begChr m:val=&quot;|&quot;/&gt;&lt;m:endChr m:val=&quot;|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y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+2&lt;/m:t&gt;&lt;/m:r&gt;&lt;/m:e&gt;&lt;/m:d&gt;&lt;m:r&gt;&lt;w:rPr&gt;&lt;w:rFonts w:ascii=&quot;Cambria Math&quot; w:h-ansi=&quot;Cambria Math&quot;/&gt;&lt;wx:font wx:val=&quot;Cambria Math&quot;/&gt;&lt;w:i/&gt;&lt;w:sz w:val=&quot;24&quot;/&gt;&lt;w:sz-cs w:val=&quot;24&quot;/&gt;&lt;/w:rPr&gt;&lt;m:t&gt;-|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y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-2|&lt;/m:t&gt;&lt;/m:r&gt;&lt;/m:e&gt;&lt;/m:eqAr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" o:title="" chromakey="white"/>
          </v:shape>
        </w:pict>
      </w:r>
      <w:r w:rsidRPr="006A5CF1">
        <w:rPr>
          <w:sz w:val="24"/>
          <w:szCs w:val="24"/>
        </w:rPr>
        <w:fldChar w:fldCharType="end"/>
      </w:r>
      <w:r w:rsidRPr="00A55329">
        <w:rPr>
          <w:sz w:val="24"/>
          <w:szCs w:val="24"/>
        </w:rPr>
        <w:t xml:space="preserve"> </w:t>
      </w:r>
    </w:p>
    <w:p w:rsidR="00A75D3A" w:rsidRPr="00A55329" w:rsidRDefault="00A75D3A" w:rsidP="009213BF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10-4</w:t>
      </w:r>
      <w:r w:rsidRPr="00A55329">
        <w:rPr>
          <w:sz w:val="24"/>
          <w:szCs w:val="24"/>
        </w:rPr>
        <w:t xml:space="preserve">. В остроугольном треугольнике </w:t>
      </w:r>
      <w:r w:rsidRPr="00A55329">
        <w:rPr>
          <w:rStyle w:val="a2"/>
          <w:szCs w:val="24"/>
        </w:rPr>
        <w:t>ABC</w:t>
      </w:r>
      <w:r w:rsidRPr="00A55329">
        <w:rPr>
          <w:sz w:val="24"/>
          <w:szCs w:val="24"/>
        </w:rPr>
        <w:t xml:space="preserve"> биссектрисы углов 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 xml:space="preserve">, </w:t>
      </w:r>
      <w:r w:rsidRPr="00A55329">
        <w:rPr>
          <w:rStyle w:val="a2"/>
          <w:szCs w:val="24"/>
        </w:rPr>
        <w:t>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2"/>
          <w:szCs w:val="24"/>
        </w:rPr>
        <w:t>C</w:t>
      </w:r>
      <w:r w:rsidRPr="00A55329">
        <w:rPr>
          <w:sz w:val="24"/>
          <w:szCs w:val="24"/>
        </w:rPr>
        <w:t xml:space="preserve"> пересекают описа</w:t>
      </w:r>
      <w:r w:rsidRPr="00A55329">
        <w:rPr>
          <w:sz w:val="24"/>
          <w:szCs w:val="24"/>
        </w:rPr>
        <w:t>н</w:t>
      </w:r>
      <w:r w:rsidRPr="00A55329">
        <w:rPr>
          <w:sz w:val="24"/>
          <w:szCs w:val="24"/>
        </w:rPr>
        <w:t xml:space="preserve">ную окружность треугольника в точках </w:t>
      </w:r>
      <w:r w:rsidRPr="00A55329">
        <w:rPr>
          <w:rStyle w:val="a2"/>
          <w:szCs w:val="24"/>
        </w:rPr>
        <w:t>A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, </w:t>
      </w:r>
      <w:r w:rsidRPr="00A55329">
        <w:rPr>
          <w:rStyle w:val="a2"/>
          <w:szCs w:val="24"/>
        </w:rPr>
        <w:t>B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2"/>
          <w:szCs w:val="24"/>
        </w:rPr>
        <w:t>C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 соответственно. Прямые </w:t>
      </w:r>
      <w:r w:rsidRPr="00A55329">
        <w:rPr>
          <w:rStyle w:val="a2"/>
          <w:szCs w:val="24"/>
        </w:rPr>
        <w:t>AB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2"/>
          <w:szCs w:val="24"/>
        </w:rPr>
        <w:t>B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rStyle w:val="a2"/>
          <w:szCs w:val="24"/>
        </w:rPr>
        <w:t>C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 пересек</w:t>
      </w:r>
      <w:r w:rsidRPr="00A55329">
        <w:rPr>
          <w:sz w:val="24"/>
          <w:szCs w:val="24"/>
        </w:rPr>
        <w:t>а</w:t>
      </w:r>
      <w:r w:rsidRPr="00A55329">
        <w:rPr>
          <w:sz w:val="24"/>
          <w:szCs w:val="24"/>
        </w:rPr>
        <w:t xml:space="preserve">ются в точке </w:t>
      </w:r>
      <w:r w:rsidRPr="00A55329">
        <w:rPr>
          <w:rStyle w:val="a2"/>
          <w:szCs w:val="24"/>
        </w:rPr>
        <w:t>M</w:t>
      </w:r>
      <w:r w:rsidRPr="00A55329">
        <w:rPr>
          <w:sz w:val="24"/>
          <w:szCs w:val="24"/>
        </w:rPr>
        <w:t xml:space="preserve">, прямые </w:t>
      </w:r>
      <w:r w:rsidRPr="00A55329">
        <w:rPr>
          <w:rStyle w:val="a2"/>
          <w:szCs w:val="24"/>
        </w:rPr>
        <w:t>BC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2"/>
          <w:szCs w:val="24"/>
        </w:rPr>
        <w:t>A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rStyle w:val="a2"/>
          <w:szCs w:val="24"/>
        </w:rPr>
        <w:t>B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 — в точке </w:t>
      </w:r>
      <w:r w:rsidRPr="00A55329">
        <w:rPr>
          <w:rStyle w:val="a2"/>
          <w:szCs w:val="24"/>
        </w:rPr>
        <w:t>N</w:t>
      </w:r>
      <w:r w:rsidRPr="00A55329">
        <w:rPr>
          <w:sz w:val="24"/>
          <w:szCs w:val="24"/>
        </w:rPr>
        <w:t xml:space="preserve">. Верно ли, что прямая </w:t>
      </w:r>
      <w:r w:rsidRPr="00A55329">
        <w:rPr>
          <w:rStyle w:val="a2"/>
          <w:szCs w:val="24"/>
        </w:rPr>
        <w:t>MN</w:t>
      </w:r>
      <w:r w:rsidRPr="00A55329">
        <w:rPr>
          <w:sz w:val="24"/>
          <w:szCs w:val="24"/>
        </w:rPr>
        <w:t xml:space="preserve"> проходит через центр вписанной окружности треугольника </w:t>
      </w:r>
      <w:r w:rsidRPr="00A55329">
        <w:rPr>
          <w:rStyle w:val="a2"/>
          <w:szCs w:val="24"/>
        </w:rPr>
        <w:t>ABC</w:t>
      </w:r>
      <w:r w:rsidRPr="00A55329">
        <w:rPr>
          <w:sz w:val="24"/>
          <w:szCs w:val="24"/>
        </w:rPr>
        <w:t>?</w:t>
      </w:r>
    </w:p>
    <w:p w:rsidR="00A75D3A" w:rsidRPr="00A55329" w:rsidRDefault="00A75D3A" w:rsidP="009213BF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10-5</w:t>
      </w:r>
      <w:r w:rsidRPr="00A55329">
        <w:rPr>
          <w:sz w:val="24"/>
          <w:szCs w:val="24"/>
        </w:rPr>
        <w:t>. Из 80 одинаковых деталей лего собрали несколько фигурок, причем число использ</w:t>
      </w:r>
      <w:r w:rsidRPr="00A55329">
        <w:rPr>
          <w:sz w:val="24"/>
          <w:szCs w:val="24"/>
        </w:rPr>
        <w:t>о</w:t>
      </w:r>
      <w:r w:rsidRPr="00A55329">
        <w:rPr>
          <w:sz w:val="24"/>
          <w:szCs w:val="24"/>
        </w:rPr>
        <w:t>ванных деталей в</w:t>
      </w:r>
      <w:r w:rsidRPr="00A55329">
        <w:rPr>
          <w:sz w:val="24"/>
          <w:szCs w:val="24"/>
          <w:lang w:eastAsia="ja-JP"/>
        </w:rPr>
        <w:t xml:space="preserve">о всех </w:t>
      </w:r>
      <w:r w:rsidRPr="00A55329">
        <w:rPr>
          <w:sz w:val="24"/>
          <w:szCs w:val="24"/>
        </w:rPr>
        <w:t>фигурках разное. На изготовление трех самых маленьких фигурок ушло 14 деталей, в трех самых больших использовано суммарно 43. Сколько собрали фигурок? Сколько деталей в самой большой фигурке?</w:t>
      </w:r>
    </w:p>
    <w:p w:rsidR="00A75D3A" w:rsidRDefault="00A75D3A" w:rsidP="009213BF">
      <w:pPr>
        <w:rPr>
          <w:sz w:val="24"/>
          <w:szCs w:val="24"/>
        </w:rPr>
      </w:pPr>
    </w:p>
    <w:p w:rsidR="00A75D3A" w:rsidRDefault="00A75D3A" w:rsidP="009213BF">
      <w:pPr>
        <w:rPr>
          <w:sz w:val="24"/>
          <w:szCs w:val="24"/>
        </w:rPr>
      </w:pPr>
    </w:p>
    <w:p w:rsidR="00A75D3A" w:rsidRDefault="00A75D3A" w:rsidP="009213BF">
      <w:pPr>
        <w:rPr>
          <w:sz w:val="24"/>
          <w:szCs w:val="24"/>
        </w:rPr>
      </w:pPr>
    </w:p>
    <w:p w:rsidR="00A75D3A" w:rsidRPr="00A55329" w:rsidRDefault="00A75D3A" w:rsidP="009213BF">
      <w:pPr>
        <w:rPr>
          <w:sz w:val="24"/>
          <w:szCs w:val="24"/>
        </w:rPr>
      </w:pPr>
    </w:p>
    <w:p w:rsidR="00A75D3A" w:rsidRPr="00A55329" w:rsidRDefault="00A75D3A" w:rsidP="009213BF">
      <w:pPr>
        <w:rPr>
          <w:sz w:val="24"/>
          <w:szCs w:val="24"/>
        </w:rPr>
      </w:pPr>
    </w:p>
    <w:p w:rsidR="00A75D3A" w:rsidRDefault="00A75D3A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 xml:space="preserve">Муниципальный этап всероссийской олимпиады школьников по математике </w:t>
      </w:r>
    </w:p>
    <w:p w:rsidR="00A75D3A" w:rsidRDefault="00A75D3A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:rsidR="00A75D3A" w:rsidRDefault="00A75D3A" w:rsidP="00874373">
      <w:pPr>
        <w:ind w:firstLine="0"/>
        <w:jc w:val="center"/>
        <w:rPr>
          <w:b/>
          <w:sz w:val="24"/>
          <w:szCs w:val="24"/>
        </w:rPr>
      </w:pPr>
    </w:p>
    <w:p w:rsidR="00A75D3A" w:rsidRPr="00A55329" w:rsidRDefault="00A75D3A" w:rsidP="00874373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10 класс</w:t>
      </w:r>
    </w:p>
    <w:p w:rsidR="00A75D3A" w:rsidRDefault="00A75D3A" w:rsidP="00A55329">
      <w:pPr>
        <w:ind w:firstLine="0"/>
        <w:jc w:val="center"/>
        <w:rPr>
          <w:b/>
          <w:sz w:val="24"/>
          <w:szCs w:val="24"/>
        </w:rPr>
      </w:pPr>
    </w:p>
    <w:p w:rsidR="00A75D3A" w:rsidRPr="00A55329" w:rsidRDefault="00A75D3A" w:rsidP="00A55329">
      <w:pPr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</w:t>
      </w:r>
      <w:r>
        <w:rPr>
          <w:i/>
          <w:sz w:val="24"/>
        </w:rPr>
        <w:t xml:space="preserve">                </w:t>
      </w:r>
      <w:r w:rsidRPr="00A55329">
        <w:rPr>
          <w:i/>
          <w:sz w:val="24"/>
        </w:rPr>
        <w:t xml:space="preserve">Максимальный балл – 35 </w:t>
      </w:r>
    </w:p>
    <w:p w:rsidR="00A75D3A" w:rsidRPr="00A55329" w:rsidRDefault="00A75D3A" w:rsidP="00A55329">
      <w:pPr>
        <w:ind w:firstLine="0"/>
        <w:jc w:val="center"/>
        <w:rPr>
          <w:b/>
          <w:sz w:val="24"/>
          <w:szCs w:val="24"/>
        </w:rPr>
      </w:pPr>
    </w:p>
    <w:p w:rsidR="00A75D3A" w:rsidRPr="00A55329" w:rsidRDefault="00A75D3A" w:rsidP="00874373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10-1</w:t>
      </w:r>
      <w:r w:rsidRPr="00A55329">
        <w:rPr>
          <w:sz w:val="24"/>
          <w:szCs w:val="24"/>
        </w:rPr>
        <w:t>. У Пятачка есть воздушные шарики пяти цветов. Ему удалось расположить их в ряд т</w:t>
      </w:r>
      <w:r w:rsidRPr="00A55329">
        <w:rPr>
          <w:sz w:val="24"/>
          <w:szCs w:val="24"/>
        </w:rPr>
        <w:t>а</w:t>
      </w:r>
      <w:r w:rsidRPr="00A55329">
        <w:rPr>
          <w:sz w:val="24"/>
          <w:szCs w:val="24"/>
        </w:rPr>
        <w:t>ким образом, что для любых двух различных цветов в ряду всегда найдутся два соседних шар</w:t>
      </w:r>
      <w:r w:rsidRPr="00A55329">
        <w:rPr>
          <w:sz w:val="24"/>
          <w:szCs w:val="24"/>
        </w:rPr>
        <w:t>и</w:t>
      </w:r>
      <w:r w:rsidRPr="00A55329">
        <w:rPr>
          <w:sz w:val="24"/>
          <w:szCs w:val="24"/>
        </w:rPr>
        <w:t>ка этих цветов. Какое наименьшее количество воздушных шариков могло быть у Пятачка?</w:t>
      </w:r>
    </w:p>
    <w:p w:rsidR="00A75D3A" w:rsidRPr="00A55329" w:rsidRDefault="00A75D3A" w:rsidP="00874373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10-2</w:t>
      </w:r>
      <w:r w:rsidRPr="00A55329">
        <w:rPr>
          <w:sz w:val="24"/>
          <w:szCs w:val="24"/>
        </w:rPr>
        <w:t xml:space="preserve">. Действительные числа 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 xml:space="preserve">, </w:t>
      </w:r>
      <w:r w:rsidRPr="00A55329">
        <w:rPr>
          <w:rStyle w:val="a2"/>
          <w:szCs w:val="24"/>
        </w:rPr>
        <w:t>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2"/>
          <w:szCs w:val="24"/>
        </w:rPr>
        <w:t>c</w:t>
      </w:r>
      <w:r w:rsidRPr="00A55329">
        <w:rPr>
          <w:sz w:val="24"/>
          <w:szCs w:val="24"/>
        </w:rPr>
        <w:t xml:space="preserve"> таковы, что |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2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2"/>
          <w:szCs w:val="24"/>
        </w:rPr>
        <w:t>c</w:t>
      </w:r>
      <w:r w:rsidRPr="00A55329">
        <w:rPr>
          <w:sz w:val="24"/>
          <w:szCs w:val="24"/>
        </w:rPr>
        <w:t>|, |</w:t>
      </w:r>
      <w:r w:rsidRPr="00A55329">
        <w:rPr>
          <w:rStyle w:val="a2"/>
          <w:szCs w:val="24"/>
        </w:rPr>
        <w:t>b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2"/>
          <w:szCs w:val="24"/>
        </w:rPr>
        <w:t>c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>| и |</w:t>
      </w:r>
      <w:r w:rsidRPr="00A55329">
        <w:rPr>
          <w:rStyle w:val="a2"/>
          <w:szCs w:val="24"/>
        </w:rPr>
        <w:t>c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2"/>
          <w:szCs w:val="24"/>
        </w:rPr>
        <w:t>b</w:t>
      </w:r>
      <w:r w:rsidRPr="00A55329">
        <w:rPr>
          <w:sz w:val="24"/>
          <w:szCs w:val="24"/>
        </w:rPr>
        <w:t xml:space="preserve">|. Докажите, что 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2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2"/>
          <w:szCs w:val="24"/>
        </w:rPr>
        <w:t>c</w:t>
      </w:r>
      <w:r w:rsidRPr="00A55329">
        <w:rPr>
          <w:sz w:val="24"/>
          <w:szCs w:val="24"/>
        </w:rPr>
        <w:t xml:space="preserve"> = 0.</w:t>
      </w:r>
    </w:p>
    <w:p w:rsidR="00A75D3A" w:rsidRPr="00A55329" w:rsidRDefault="00A75D3A" w:rsidP="00874373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10-3</w:t>
      </w:r>
      <w:r w:rsidRPr="00A55329">
        <w:rPr>
          <w:sz w:val="24"/>
          <w:szCs w:val="24"/>
        </w:rPr>
        <w:t xml:space="preserve">. Решить систему </w:t>
      </w:r>
      <w:r w:rsidRPr="006A5CF1">
        <w:rPr>
          <w:sz w:val="24"/>
          <w:szCs w:val="24"/>
        </w:rPr>
        <w:fldChar w:fldCharType="begin"/>
      </w:r>
      <w:r w:rsidRPr="006A5CF1">
        <w:rPr>
          <w:sz w:val="24"/>
          <w:szCs w:val="24"/>
        </w:rPr>
        <w:instrText xml:space="preserve"> QUOTE </w:instrText>
      </w:r>
      <w:r w:rsidRPr="006A5CF1">
        <w:pict>
          <v:shape id="_x0000_i1027" type="#_x0000_t75" style="width:132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F5004&quot;/&gt;&lt;wsp:rsid wsp:val=&quot;000121E7&quot;/&gt;&lt;wsp:rsid wsp:val=&quot;000135A7&quot;/&gt;&lt;wsp:rsid wsp:val=&quot;0001554E&quot;/&gt;&lt;wsp:rsid wsp:val=&quot;00015DA0&quot;/&gt;&lt;wsp:rsid wsp:val=&quot;0001653C&quot;/&gt;&lt;wsp:rsid wsp:val=&quot;000371C4&quot;/&gt;&lt;wsp:rsid wsp:val=&quot;00045D83&quot;/&gt;&lt;wsp:rsid wsp:val=&quot;0006167F&quot;/&gt;&lt;wsp:rsid wsp:val=&quot;00061A1F&quot;/&gt;&lt;wsp:rsid wsp:val=&quot;000644FF&quot;/&gt;&lt;wsp:rsid wsp:val=&quot;000660A2&quot;/&gt;&lt;wsp:rsid wsp:val=&quot;00080C6B&quot;/&gt;&lt;wsp:rsid wsp:val=&quot;00081655&quot;/&gt;&lt;wsp:rsid wsp:val=&quot;0008680D&quot;/&gt;&lt;wsp:rsid wsp:val=&quot;000A5024&quot;/&gt;&lt;wsp:rsid wsp:val=&quot;000A7241&quot;/&gt;&lt;wsp:rsid wsp:val=&quot;000B137C&quot;/&gt;&lt;wsp:rsid wsp:val=&quot;000D0ACB&quot;/&gt;&lt;wsp:rsid wsp:val=&quot;000D6A8E&quot;/&gt;&lt;wsp:rsid wsp:val=&quot;000F2149&quot;/&gt;&lt;wsp:rsid wsp:val=&quot;00114EE6&quot;/&gt;&lt;wsp:rsid wsp:val=&quot;00120D35&quot;/&gt;&lt;wsp:rsid wsp:val=&quot;001266F0&quot;/&gt;&lt;wsp:rsid wsp:val=&quot;00127374&quot;/&gt;&lt;wsp:rsid wsp:val=&quot;00135931&quot;/&gt;&lt;wsp:rsid wsp:val=&quot;00143DFB&quot;/&gt;&lt;wsp:rsid wsp:val=&quot;001607AC&quot;/&gt;&lt;wsp:rsid wsp:val=&quot;0016146F&quot;/&gt;&lt;wsp:rsid wsp:val=&quot;00161715&quot;/&gt;&lt;wsp:rsid wsp:val=&quot;00165731&quot;/&gt;&lt;wsp:rsid wsp:val=&quot;001745B0&quot;/&gt;&lt;wsp:rsid wsp:val=&quot;00174B1A&quot;/&gt;&lt;wsp:rsid wsp:val=&quot;00177C88&quot;/&gt;&lt;wsp:rsid wsp:val=&quot;00192B5E&quot;/&gt;&lt;wsp:rsid wsp:val=&quot;001938FF&quot;/&gt;&lt;wsp:rsid wsp:val=&quot;001942B0&quot;/&gt;&lt;wsp:rsid wsp:val=&quot;00195B1D&quot;/&gt;&lt;wsp:rsid wsp:val=&quot;00196336&quot;/&gt;&lt;wsp:rsid wsp:val=&quot;001A1E48&quot;/&gt;&lt;wsp:rsid wsp:val=&quot;001C493C&quot;/&gt;&lt;wsp:rsid wsp:val=&quot;001D13CA&quot;/&gt;&lt;wsp:rsid wsp:val=&quot;001D19D3&quot;/&gt;&lt;wsp:rsid wsp:val=&quot;001D4D8D&quot;/&gt;&lt;wsp:rsid wsp:val=&quot;001D7203&quot;/&gt;&lt;wsp:rsid wsp:val=&quot;001E007C&quot;/&gt;&lt;wsp:rsid wsp:val=&quot;001E028F&quot;/&gt;&lt;wsp:rsid wsp:val=&quot;001E2A34&quot;/&gt;&lt;wsp:rsid wsp:val=&quot;00202704&quot;/&gt;&lt;wsp:rsid wsp:val=&quot;002029E7&quot;/&gt;&lt;wsp:rsid wsp:val=&quot;00212833&quot;/&gt;&lt;wsp:rsid wsp:val=&quot;00215A0A&quot;/&gt;&lt;wsp:rsid wsp:val=&quot;002217A2&quot;/&gt;&lt;wsp:rsid wsp:val=&quot;0022385A&quot;/&gt;&lt;wsp:rsid wsp:val=&quot;002439D1&quot;/&gt;&lt;wsp:rsid wsp:val=&quot;00246D6D&quot;/&gt;&lt;wsp:rsid wsp:val=&quot;00261E6F&quot;/&gt;&lt;wsp:rsid wsp:val=&quot;00262312&quot;/&gt;&lt;wsp:rsid wsp:val=&quot;00276028&quot;/&gt;&lt;wsp:rsid wsp:val=&quot;00276789&quot;/&gt;&lt;wsp:rsid wsp:val=&quot;00277B95&quot;/&gt;&lt;wsp:rsid wsp:val=&quot;00287E88&quot;/&gt;&lt;wsp:rsid wsp:val=&quot;002A2AB6&quot;/&gt;&lt;wsp:rsid wsp:val=&quot;002A582E&quot;/&gt;&lt;wsp:rsid wsp:val=&quot;002B03AD&quot;/&gt;&lt;wsp:rsid wsp:val=&quot;002B5F14&quot;/&gt;&lt;wsp:rsid wsp:val=&quot;002C2604&quot;/&gt;&lt;wsp:rsid wsp:val=&quot;002C3BF0&quot;/&gt;&lt;wsp:rsid wsp:val=&quot;002D0C00&quot;/&gt;&lt;wsp:rsid wsp:val=&quot;002D39D7&quot;/&gt;&lt;wsp:rsid wsp:val=&quot;002D485F&quot;/&gt;&lt;wsp:rsid wsp:val=&quot;002F275B&quot;/&gt;&lt;wsp:rsid wsp:val=&quot;002F3782&quot;/&gt;&lt;wsp:rsid wsp:val=&quot;002F6C24&quot;/&gt;&lt;wsp:rsid wsp:val=&quot;003019A7&quot;/&gt;&lt;wsp:rsid wsp:val=&quot;003033CF&quot;/&gt;&lt;wsp:rsid wsp:val=&quot;00311A08&quot;/&gt;&lt;wsp:rsid wsp:val=&quot;003156F6&quot;/&gt;&lt;wsp:rsid wsp:val=&quot;00321C9B&quot;/&gt;&lt;wsp:rsid wsp:val=&quot;00342917&quot;/&gt;&lt;wsp:rsid wsp:val=&quot;00346395&quot;/&gt;&lt;wsp:rsid wsp:val=&quot;00354636&quot;/&gt;&lt;wsp:rsid wsp:val=&quot;00361AE4&quot;/&gt;&lt;wsp:rsid wsp:val=&quot;003637EC&quot;/&gt;&lt;wsp:rsid wsp:val=&quot;00374C23&quot;/&gt;&lt;wsp:rsid wsp:val=&quot;00380950&quot;/&gt;&lt;wsp:rsid wsp:val=&quot;00382400&quot;/&gt;&lt;wsp:rsid wsp:val=&quot;00386631&quot;/&gt;&lt;wsp:rsid wsp:val=&quot;003950E9&quot;/&gt;&lt;wsp:rsid wsp:val=&quot;003A1CF1&quot;/&gt;&lt;wsp:rsid wsp:val=&quot;003D7E8B&quot;/&gt;&lt;wsp:rsid wsp:val=&quot;003E0C51&quot;/&gt;&lt;wsp:rsid wsp:val=&quot;003E152B&quot;/&gt;&lt;wsp:rsid wsp:val=&quot;003F040F&quot;/&gt;&lt;wsp:rsid wsp:val=&quot;003F615F&quot;/&gt;&lt;wsp:rsid wsp:val=&quot;003F642D&quot;/&gt;&lt;wsp:rsid wsp:val=&quot;00401EFE&quot;/&gt;&lt;wsp:rsid wsp:val=&quot;00402009&quot;/&gt;&lt;wsp:rsid wsp:val=&quot;00406C31&quot;/&gt;&lt;wsp:rsid wsp:val=&quot;0041292F&quot;/&gt;&lt;wsp:rsid wsp:val=&quot;00415C15&quot;/&gt;&lt;wsp:rsid wsp:val=&quot;00416899&quot;/&gt;&lt;wsp:rsid wsp:val=&quot;004227B4&quot;/&gt;&lt;wsp:rsid wsp:val=&quot;00422A8D&quot;/&gt;&lt;wsp:rsid wsp:val=&quot;004232CD&quot;/&gt;&lt;wsp:rsid wsp:val=&quot;00430C44&quot;/&gt;&lt;wsp:rsid wsp:val=&quot;004322F8&quot;/&gt;&lt;wsp:rsid wsp:val=&quot;00433990&quot;/&gt;&lt;wsp:rsid wsp:val=&quot;004443EA&quot;/&gt;&lt;wsp:rsid wsp:val=&quot;004456AA&quot;/&gt;&lt;wsp:rsid wsp:val=&quot;004524AF&quot;/&gt;&lt;wsp:rsid wsp:val=&quot;004533AE&quot;/&gt;&lt;wsp:rsid wsp:val=&quot;004753F6&quot;/&gt;&lt;wsp:rsid wsp:val=&quot;00483ECE&quot;/&gt;&lt;wsp:rsid wsp:val=&quot;004845F6&quot;/&gt;&lt;wsp:rsid wsp:val=&quot;00485EEC&quot;/&gt;&lt;wsp:rsid wsp:val=&quot;004903C3&quot;/&gt;&lt;wsp:rsid wsp:val=&quot;004910D9&quot;/&gt;&lt;wsp:rsid wsp:val=&quot;004926E8&quot;/&gt;&lt;wsp:rsid wsp:val=&quot;00493527&quot;/&gt;&lt;wsp:rsid wsp:val=&quot;004A02C1&quot;/&gt;&lt;wsp:rsid wsp:val=&quot;004A5D9A&quot;/&gt;&lt;wsp:rsid wsp:val=&quot;004B2A48&quot;/&gt;&lt;wsp:rsid wsp:val=&quot;004B3D4C&quot;/&gt;&lt;wsp:rsid wsp:val=&quot;004B5C16&quot;/&gt;&lt;wsp:rsid wsp:val=&quot;004C7A8A&quot;/&gt;&lt;wsp:rsid wsp:val=&quot;004D59A1&quot;/&gt;&lt;wsp:rsid wsp:val=&quot;004E265E&quot;/&gt;&lt;wsp:rsid wsp:val=&quot;004F1041&quot;/&gt;&lt;wsp:rsid wsp:val=&quot;004F6D1F&quot;/&gt;&lt;wsp:rsid wsp:val=&quot;0050389E&quot;/&gt;&lt;wsp:rsid wsp:val=&quot;00512094&quot;/&gt;&lt;wsp:rsid wsp:val=&quot;00512AC7&quot;/&gt;&lt;wsp:rsid wsp:val=&quot;00514DBB&quot;/&gt;&lt;wsp:rsid wsp:val=&quot;00516AFE&quot;/&gt;&lt;wsp:rsid wsp:val=&quot;00517226&quot;/&gt;&lt;wsp:rsid wsp:val=&quot;005208A8&quot;/&gt;&lt;wsp:rsid wsp:val=&quot;0052321D&quot;/&gt;&lt;wsp:rsid wsp:val=&quot;005315E5&quot;/&gt;&lt;wsp:rsid wsp:val=&quot;0054671F&quot;/&gt;&lt;wsp:rsid wsp:val=&quot;0055078F&quot;/&gt;&lt;wsp:rsid wsp:val=&quot;00550A86&quot;/&gt;&lt;wsp:rsid wsp:val=&quot;005515C1&quot;/&gt;&lt;wsp:rsid wsp:val=&quot;0055365B&quot;/&gt;&lt;wsp:rsid wsp:val=&quot;00556474&quot;/&gt;&lt;wsp:rsid wsp:val=&quot;00562214&quot;/&gt;&lt;wsp:rsid wsp:val=&quot;0056518A&quot;/&gt;&lt;wsp:rsid wsp:val=&quot;00565D0E&quot;/&gt;&lt;wsp:rsid wsp:val=&quot;00586E76&quot;/&gt;&lt;wsp:rsid wsp:val=&quot;005A1A43&quot;/&gt;&lt;wsp:rsid wsp:val=&quot;005B576C&quot;/&gt;&lt;wsp:rsid wsp:val=&quot;005B7985&quot;/&gt;&lt;wsp:rsid wsp:val=&quot;005C3AB4&quot;/&gt;&lt;wsp:rsid wsp:val=&quot;005C6F33&quot;/&gt;&lt;wsp:rsid wsp:val=&quot;005C7B57&quot;/&gt;&lt;wsp:rsid wsp:val=&quot;005D6820&quot;/&gt;&lt;wsp:rsid wsp:val=&quot;005D6902&quot;/&gt;&lt;wsp:rsid wsp:val=&quot;005D6EEB&quot;/&gt;&lt;wsp:rsid wsp:val=&quot;005D7434&quot;/&gt;&lt;wsp:rsid wsp:val=&quot;005E0040&quot;/&gt;&lt;wsp:rsid wsp:val=&quot;005E53F4&quot;/&gt;&lt;wsp:rsid wsp:val=&quot;005F146A&quot;/&gt;&lt;wsp:rsid wsp:val=&quot;005F6513&quot;/&gt;&lt;wsp:rsid wsp:val=&quot;005F67E5&quot;/&gt;&lt;wsp:rsid wsp:val=&quot;0060412E&quot;/&gt;&lt;wsp:rsid wsp:val=&quot;006158B0&quot;/&gt;&lt;wsp:rsid wsp:val=&quot;00621710&quot;/&gt;&lt;wsp:rsid wsp:val=&quot;006253EF&quot;/&gt;&lt;wsp:rsid wsp:val=&quot;00630E56&quot;/&gt;&lt;wsp:rsid wsp:val=&quot;006518A9&quot;/&gt;&lt;wsp:rsid wsp:val=&quot;00656684&quot;/&gt;&lt;wsp:rsid wsp:val=&quot;00662844&quot;/&gt;&lt;wsp:rsid wsp:val=&quot;006633F9&quot;/&gt;&lt;wsp:rsid wsp:val=&quot;006705EC&quot;/&gt;&lt;wsp:rsid wsp:val=&quot;00671816&quot;/&gt;&lt;wsp:rsid wsp:val=&quot;00672B59&quot;/&gt;&lt;wsp:rsid wsp:val=&quot;00677B17&quot;/&gt;&lt;wsp:rsid wsp:val=&quot;006A550D&quot;/&gt;&lt;wsp:rsid wsp:val=&quot;006A5CF1&quot;/&gt;&lt;wsp:rsid wsp:val=&quot;006A6A2D&quot;/&gt;&lt;wsp:rsid wsp:val=&quot;006B1EC7&quot;/&gt;&lt;wsp:rsid wsp:val=&quot;006B27B5&quot;/&gt;&lt;wsp:rsid wsp:val=&quot;006C33C0&quot;/&gt;&lt;wsp:rsid wsp:val=&quot;006C3C21&quot;/&gt;&lt;wsp:rsid wsp:val=&quot;006C45D1&quot;/&gt;&lt;wsp:rsid wsp:val=&quot;006C67DB&quot;/&gt;&lt;wsp:rsid wsp:val=&quot;006D5DE4&quot;/&gt;&lt;wsp:rsid wsp:val=&quot;006E090A&quot;/&gt;&lt;wsp:rsid wsp:val=&quot;006E21BD&quot;/&gt;&lt;wsp:rsid wsp:val=&quot;006E4C91&quot;/&gt;&lt;wsp:rsid wsp:val=&quot;006E7384&quot;/&gt;&lt;wsp:rsid wsp:val=&quot;006F764E&quot;/&gt;&lt;wsp:rsid wsp:val=&quot;006F7A56&quot;/&gt;&lt;wsp:rsid wsp:val=&quot;00706B82&quot;/&gt;&lt;wsp:rsid wsp:val=&quot;0071126C&quot;/&gt;&lt;wsp:rsid wsp:val=&quot;00720B80&quot;/&gt;&lt;wsp:rsid wsp:val=&quot;00727373&quot;/&gt;&lt;wsp:rsid wsp:val=&quot;00731719&quot;/&gt;&lt;wsp:rsid wsp:val=&quot;00734777&quot;/&gt;&lt;wsp:rsid wsp:val=&quot;00744DC1&quot;/&gt;&lt;wsp:rsid wsp:val=&quot;007578C2&quot;/&gt;&lt;wsp:rsid wsp:val=&quot;007709E3&quot;/&gt;&lt;wsp:rsid wsp:val=&quot;00774D8A&quot;/&gt;&lt;wsp:rsid wsp:val=&quot;007809F1&quot;/&gt;&lt;wsp:rsid wsp:val=&quot;00783244&quot;/&gt;&lt;wsp:rsid wsp:val=&quot;007912B5&quot;/&gt;&lt;wsp:rsid wsp:val=&quot;00792A19&quot;/&gt;&lt;wsp:rsid wsp:val=&quot;007A034C&quot;/&gt;&lt;wsp:rsid wsp:val=&quot;007A05BE&quot;/&gt;&lt;wsp:rsid wsp:val=&quot;007A27D1&quot;/&gt;&lt;wsp:rsid wsp:val=&quot;007A6730&quot;/&gt;&lt;wsp:rsid wsp:val=&quot;007A70ED&quot;/&gt;&lt;wsp:rsid wsp:val=&quot;007B5E8E&quot;/&gt;&lt;wsp:rsid wsp:val=&quot;007B68C9&quot;/&gt;&lt;wsp:rsid wsp:val=&quot;007B6F54&quot;/&gt;&lt;wsp:rsid wsp:val=&quot;007C34FE&quot;/&gt;&lt;wsp:rsid wsp:val=&quot;007C5DAB&quot;/&gt;&lt;wsp:rsid wsp:val=&quot;007C5EF8&quot;/&gt;&lt;wsp:rsid wsp:val=&quot;007D5E87&quot;/&gt;&lt;wsp:rsid wsp:val=&quot;007E0767&quot;/&gt;&lt;wsp:rsid wsp:val=&quot;007F06D0&quot;/&gt;&lt;wsp:rsid wsp:val=&quot;007F0B67&quot;/&gt;&lt;wsp:rsid wsp:val=&quot;007F5AA4&quot;/&gt;&lt;wsp:rsid wsp:val=&quot;00803CDE&quot;/&gt;&lt;wsp:rsid wsp:val=&quot;00806ABA&quot;/&gt;&lt;wsp:rsid wsp:val=&quot;00810609&quot;/&gt;&lt;wsp:rsid wsp:val=&quot;0081416B&quot;/&gt;&lt;wsp:rsid wsp:val=&quot;00816536&quot;/&gt;&lt;wsp:rsid wsp:val=&quot;00820C68&quot;/&gt;&lt;wsp:rsid wsp:val=&quot;00821310&quot;/&gt;&lt;wsp:rsid wsp:val=&quot;0083298D&quot;/&gt;&lt;wsp:rsid wsp:val=&quot;00834803&quot;/&gt;&lt;wsp:rsid wsp:val=&quot;00836430&quot;/&gt;&lt;wsp:rsid wsp:val=&quot;0084661C&quot;/&gt;&lt;wsp:rsid wsp:val=&quot;008528F9&quot;/&gt;&lt;wsp:rsid wsp:val=&quot;008537E9&quot;/&gt;&lt;wsp:rsid wsp:val=&quot;0086612D&quot;/&gt;&lt;wsp:rsid wsp:val=&quot;0087023A&quot;/&gt;&lt;wsp:rsid wsp:val=&quot;00874373&quot;/&gt;&lt;wsp:rsid wsp:val=&quot;008743E3&quot;/&gt;&lt;wsp:rsid wsp:val=&quot;00875E34&quot;/&gt;&lt;wsp:rsid wsp:val=&quot;00877BB6&quot;/&gt;&lt;wsp:rsid wsp:val=&quot;008A7339&quot;/&gt;&lt;wsp:rsid wsp:val=&quot;008B5F37&quot;/&gt;&lt;wsp:rsid wsp:val=&quot;008C2A2B&quot;/&gt;&lt;wsp:rsid wsp:val=&quot;008C5BDB&quot;/&gt;&lt;wsp:rsid wsp:val=&quot;008C7379&quot;/&gt;&lt;wsp:rsid wsp:val=&quot;008D4828&quot;/&gt;&lt;wsp:rsid wsp:val=&quot;008E0178&quot;/&gt;&lt;wsp:rsid wsp:val=&quot;008F08C7&quot;/&gt;&lt;wsp:rsid wsp:val=&quot;008F2182&quot;/&gt;&lt;wsp:rsid wsp:val=&quot;008F35BA&quot;/&gt;&lt;wsp:rsid wsp:val=&quot;008F4F8C&quot;/&gt;&lt;wsp:rsid wsp:val=&quot;008F67C5&quot;/&gt;&lt;wsp:rsid wsp:val=&quot;0090404A&quot;/&gt;&lt;wsp:rsid wsp:val=&quot;009072E2&quot;/&gt;&lt;wsp:rsid wsp:val=&quot;00910FD7&quot;/&gt;&lt;wsp:rsid wsp:val=&quot;009150E4&quot;/&gt;&lt;wsp:rsid wsp:val=&quot;009213BF&quot;/&gt;&lt;wsp:rsid wsp:val=&quot;00927749&quot;/&gt;&lt;wsp:rsid wsp:val=&quot;0093192B&quot;/&gt;&lt;wsp:rsid wsp:val=&quot;00935105&quot;/&gt;&lt;wsp:rsid wsp:val=&quot;00956F69&quot;/&gt;&lt;wsp:rsid wsp:val=&quot;00957ACC&quot;/&gt;&lt;wsp:rsid wsp:val=&quot;00957CFB&quot;/&gt;&lt;wsp:rsid wsp:val=&quot;00961FA2&quot;/&gt;&lt;wsp:rsid wsp:val=&quot;009660D7&quot;/&gt;&lt;wsp:rsid wsp:val=&quot;00985641&quot;/&gt;&lt;wsp:rsid wsp:val=&quot;00994D60&quot;/&gt;&lt;wsp:rsid wsp:val=&quot;00997C22&quot;/&gt;&lt;wsp:rsid wsp:val=&quot;009A6024&quot;/&gt;&lt;wsp:rsid wsp:val=&quot;009B0669&quot;/&gt;&lt;wsp:rsid wsp:val=&quot;009B51D5&quot;/&gt;&lt;wsp:rsid wsp:val=&quot;009B5ABF&quot;/&gt;&lt;wsp:rsid wsp:val=&quot;009B68D7&quot;/&gt;&lt;wsp:rsid wsp:val=&quot;009D363C&quot;/&gt;&lt;wsp:rsid wsp:val=&quot;009F0F6B&quot;/&gt;&lt;wsp:rsid wsp:val=&quot;009F2DB0&quot;/&gt;&lt;wsp:rsid wsp:val=&quot;009F5B82&quot;/&gt;&lt;wsp:rsid wsp:val=&quot;009F6207&quot;/&gt;&lt;wsp:rsid wsp:val=&quot;009F63DC&quot;/&gt;&lt;wsp:rsid wsp:val=&quot;00A04EA1&quot;/&gt;&lt;wsp:rsid wsp:val=&quot;00A335D3&quot;/&gt;&lt;wsp:rsid wsp:val=&quot;00A46BCB&quot;/&gt;&lt;wsp:rsid wsp:val=&quot;00A478B1&quot;/&gt;&lt;wsp:rsid wsp:val=&quot;00A50B77&quot;/&gt;&lt;wsp:rsid wsp:val=&quot;00A55329&quot;/&gt;&lt;wsp:rsid wsp:val=&quot;00A62C05&quot;/&gt;&lt;wsp:rsid wsp:val=&quot;00A631F4&quot;/&gt;&lt;wsp:rsid wsp:val=&quot;00A71315&quot;/&gt;&lt;wsp:rsid wsp:val=&quot;00A75D5B&quot;/&gt;&lt;wsp:rsid wsp:val=&quot;00A772F2&quot;/&gt;&lt;wsp:rsid wsp:val=&quot;00A828F9&quot;/&gt;&lt;wsp:rsid wsp:val=&quot;00A82EBD&quot;/&gt;&lt;wsp:rsid wsp:val=&quot;00A91EF7&quot;/&gt;&lt;wsp:rsid wsp:val=&quot;00AA4EE8&quot;/&gt;&lt;wsp:rsid wsp:val=&quot;00AA694A&quot;/&gt;&lt;wsp:rsid wsp:val=&quot;00AB20C8&quot;/&gt;&lt;wsp:rsid wsp:val=&quot;00AB2CE2&quot;/&gt;&lt;wsp:rsid wsp:val=&quot;00AB7149&quot;/&gt;&lt;wsp:rsid wsp:val=&quot;00AB72DE&quot;/&gt;&lt;wsp:rsid wsp:val=&quot;00AC77A4&quot;/&gt;&lt;wsp:rsid wsp:val=&quot;00AD02C8&quot;/&gt;&lt;wsp:rsid wsp:val=&quot;00AD236C&quot;/&gt;&lt;wsp:rsid wsp:val=&quot;00AE20BD&quot;/&gt;&lt;wsp:rsid wsp:val=&quot;00AE57EF&quot;/&gt;&lt;wsp:rsid wsp:val=&quot;00AE6D61&quot;/&gt;&lt;wsp:rsid wsp:val=&quot;00AF4236&quot;/&gt;&lt;wsp:rsid wsp:val=&quot;00B15582&quot;/&gt;&lt;wsp:rsid wsp:val=&quot;00B17697&quot;/&gt;&lt;wsp:rsid wsp:val=&quot;00B25B5E&quot;/&gt;&lt;wsp:rsid wsp:val=&quot;00B3107C&quot;/&gt;&lt;wsp:rsid wsp:val=&quot;00B32403&quot;/&gt;&lt;wsp:rsid wsp:val=&quot;00B416BB&quot;/&gt;&lt;wsp:rsid wsp:val=&quot;00B439E8&quot;/&gt;&lt;wsp:rsid wsp:val=&quot;00B4690A&quot;/&gt;&lt;wsp:rsid wsp:val=&quot;00B5060A&quot;/&gt;&lt;wsp:rsid wsp:val=&quot;00B52A80&quot;/&gt;&lt;wsp:rsid wsp:val=&quot;00B53488&quot;/&gt;&lt;wsp:rsid wsp:val=&quot;00B546F3&quot;/&gt;&lt;wsp:rsid wsp:val=&quot;00B609B3&quot;/&gt;&lt;wsp:rsid wsp:val=&quot;00B713CC&quot;/&gt;&lt;wsp:rsid wsp:val=&quot;00B73EDF&quot;/&gt;&lt;wsp:rsid wsp:val=&quot;00B7461E&quot;/&gt;&lt;wsp:rsid wsp:val=&quot;00B81CC7&quot;/&gt;&lt;wsp:rsid wsp:val=&quot;00B8427E&quot;/&gt;&lt;wsp:rsid wsp:val=&quot;00B847E0&quot;/&gt;&lt;wsp:rsid wsp:val=&quot;00B86C1A&quot;/&gt;&lt;wsp:rsid wsp:val=&quot;00B91BE4&quot;/&gt;&lt;wsp:rsid wsp:val=&quot;00B93009&quot;/&gt;&lt;wsp:rsid wsp:val=&quot;00BA7113&quot;/&gt;&lt;wsp:rsid wsp:val=&quot;00BB0AAE&quot;/&gt;&lt;wsp:rsid wsp:val=&quot;00BB4E1B&quot;/&gt;&lt;wsp:rsid wsp:val=&quot;00BB5AD2&quot;/&gt;&lt;wsp:rsid wsp:val=&quot;00BB6765&quot;/&gt;&lt;wsp:rsid wsp:val=&quot;00BB7B28&quot;/&gt;&lt;wsp:rsid wsp:val=&quot;00BC421C&quot;/&gt;&lt;wsp:rsid wsp:val=&quot;00BC74AC&quot;/&gt;&lt;wsp:rsid wsp:val=&quot;00BD114A&quot;/&gt;&lt;wsp:rsid wsp:val=&quot;00BD1A3A&quot;/&gt;&lt;wsp:rsid wsp:val=&quot;00BD4A64&quot;/&gt;&lt;wsp:rsid wsp:val=&quot;00BD5980&quot;/&gt;&lt;wsp:rsid wsp:val=&quot;00BE27D7&quot;/&gt;&lt;wsp:rsid wsp:val=&quot;00BE534D&quot;/&gt;&lt;wsp:rsid wsp:val=&quot;00BE6405&quot;/&gt;&lt;wsp:rsid wsp:val=&quot;00BE6F52&quot;/&gt;&lt;wsp:rsid wsp:val=&quot;00BF066B&quot;/&gt;&lt;wsp:rsid wsp:val=&quot;00BF63CA&quot;/&gt;&lt;wsp:rsid wsp:val=&quot;00BF66C7&quot;/&gt;&lt;wsp:rsid wsp:val=&quot;00C00E77&quot;/&gt;&lt;wsp:rsid wsp:val=&quot;00C04105&quot;/&gt;&lt;wsp:rsid wsp:val=&quot;00C06996&quot;/&gt;&lt;wsp:rsid wsp:val=&quot;00C07425&quot;/&gt;&lt;wsp:rsid wsp:val=&quot;00C1261B&quot;/&gt;&lt;wsp:rsid wsp:val=&quot;00C14D51&quot;/&gt;&lt;wsp:rsid wsp:val=&quot;00C237E2&quot;/&gt;&lt;wsp:rsid wsp:val=&quot;00C27621&quot;/&gt;&lt;wsp:rsid wsp:val=&quot;00C556B7&quot;/&gt;&lt;wsp:rsid wsp:val=&quot;00C57CFA&quot;/&gt;&lt;wsp:rsid wsp:val=&quot;00C86DD0&quot;/&gt;&lt;wsp:rsid wsp:val=&quot;00C95F77&quot;/&gt;&lt;wsp:rsid wsp:val=&quot;00CA74B7&quot;/&gt;&lt;wsp:rsid wsp:val=&quot;00CB0768&quot;/&gt;&lt;wsp:rsid wsp:val=&quot;00CB3883&quot;/&gt;&lt;wsp:rsid wsp:val=&quot;00CC1A7D&quot;/&gt;&lt;wsp:rsid wsp:val=&quot;00CC3AAE&quot;/&gt;&lt;wsp:rsid wsp:val=&quot;00CD3970&quot;/&gt;&lt;wsp:rsid wsp:val=&quot;00CE23CD&quot;/&gt;&lt;wsp:rsid wsp:val=&quot;00CE594F&quot;/&gt;&lt;wsp:rsid wsp:val=&quot;00CF22CF&quot;/&gt;&lt;wsp:rsid wsp:val=&quot;00D10263&quot;/&gt;&lt;wsp:rsid wsp:val=&quot;00D11C19&quot;/&gt;&lt;wsp:rsid wsp:val=&quot;00D1332E&quot;/&gt;&lt;wsp:rsid wsp:val=&quot;00D323D7&quot;/&gt;&lt;wsp:rsid wsp:val=&quot;00D3647B&quot;/&gt;&lt;wsp:rsid wsp:val=&quot;00D6385E&quot;/&gt;&lt;wsp:rsid wsp:val=&quot;00D678A8&quot;/&gt;&lt;wsp:rsid wsp:val=&quot;00D67932&quot;/&gt;&lt;wsp:rsid wsp:val=&quot;00D750A8&quot;/&gt;&lt;wsp:rsid wsp:val=&quot;00D80068&quot;/&gt;&lt;wsp:rsid wsp:val=&quot;00D81192&quot;/&gt;&lt;wsp:rsid wsp:val=&quot;00D82D51&quot;/&gt;&lt;wsp:rsid wsp:val=&quot;00D85528&quot;/&gt;&lt;wsp:rsid wsp:val=&quot;00D855E2&quot;/&gt;&lt;wsp:rsid wsp:val=&quot;00DB0790&quot;/&gt;&lt;wsp:rsid wsp:val=&quot;00DB441A&quot;/&gt;&lt;wsp:rsid wsp:val=&quot;00DC3404&quot;/&gt;&lt;wsp:rsid wsp:val=&quot;00DF3343&quot;/&gt;&lt;wsp:rsid wsp:val=&quot;00E02874&quot;/&gt;&lt;wsp:rsid wsp:val=&quot;00E032D8&quot;/&gt;&lt;wsp:rsid wsp:val=&quot;00E03C6B&quot;/&gt;&lt;wsp:rsid wsp:val=&quot;00E0744A&quot;/&gt;&lt;wsp:rsid wsp:val=&quot;00E126E1&quot;/&gt;&lt;wsp:rsid wsp:val=&quot;00E134B9&quot;/&gt;&lt;wsp:rsid wsp:val=&quot;00E25420&quot;/&gt;&lt;wsp:rsid wsp:val=&quot;00E47C35&quot;/&gt;&lt;wsp:rsid wsp:val=&quot;00E51796&quot;/&gt;&lt;wsp:rsid wsp:val=&quot;00E5445A&quot;/&gt;&lt;wsp:rsid wsp:val=&quot;00E624C2&quot;/&gt;&lt;wsp:rsid wsp:val=&quot;00E6331A&quot;/&gt;&lt;wsp:rsid wsp:val=&quot;00E63E57&quot;/&gt;&lt;wsp:rsid wsp:val=&quot;00E6459F&quot;/&gt;&lt;wsp:rsid wsp:val=&quot;00E664F3&quot;/&gt;&lt;wsp:rsid wsp:val=&quot;00E6660A&quot;/&gt;&lt;wsp:rsid wsp:val=&quot;00E70512&quot;/&gt;&lt;wsp:rsid wsp:val=&quot;00E72B55&quot;/&gt;&lt;wsp:rsid wsp:val=&quot;00E762DC&quot;/&gt;&lt;wsp:rsid wsp:val=&quot;00E83206&quot;/&gt;&lt;wsp:rsid wsp:val=&quot;00E952D9&quot;/&gt;&lt;wsp:rsid wsp:val=&quot;00ED5338&quot;/&gt;&lt;wsp:rsid wsp:val=&quot;00EE17D4&quot;/&gt;&lt;wsp:rsid wsp:val=&quot;00EE59EF&quot;/&gt;&lt;wsp:rsid wsp:val=&quot;00EE6F52&quot;/&gt;&lt;wsp:rsid wsp:val=&quot;00F0051E&quot;/&gt;&lt;wsp:rsid wsp:val=&quot;00F158CC&quot;/&gt;&lt;wsp:rsid wsp:val=&quot;00F33C78&quot;/&gt;&lt;wsp:rsid wsp:val=&quot;00F33D30&quot;/&gt;&lt;wsp:rsid wsp:val=&quot;00F35D4A&quot;/&gt;&lt;wsp:rsid wsp:val=&quot;00F4270F&quot;/&gt;&lt;wsp:rsid wsp:val=&quot;00F44A56&quot;/&gt;&lt;wsp:rsid wsp:val=&quot;00F52771&quot;/&gt;&lt;wsp:rsid wsp:val=&quot;00F54CAA&quot;/&gt;&lt;wsp:rsid wsp:val=&quot;00F64455&quot;/&gt;&lt;wsp:rsid wsp:val=&quot;00F815FD&quot;/&gt;&lt;wsp:rsid wsp:val=&quot;00F8278D&quot;/&gt;&lt;wsp:rsid wsp:val=&quot;00F976B7&quot;/&gt;&lt;wsp:rsid wsp:val=&quot;00FA28BD&quot;/&gt;&lt;wsp:rsid wsp:val=&quot;00FB3BBB&quot;/&gt;&lt;wsp:rsid wsp:val=&quot;00FC0DEF&quot;/&gt;&lt;wsp:rsid wsp:val=&quot;00FD1891&quot;/&gt;&lt;wsp:rsid wsp:val=&quot;00FD69EF&quot;/&gt;&lt;wsp:rsid wsp:val=&quot;00FD7B90&quot;/&gt;&lt;wsp:rsid wsp:val=&quot;00FE032D&quot;/&gt;&lt;wsp:rsid wsp:val=&quot;00FE2096&quot;/&gt;&lt;wsp:rsid wsp:val=&quot;00FF0733&quot;/&gt;&lt;wsp:rsid wsp:val=&quot;00FF2ECD&quot;/&gt;&lt;wsp:rsid wsp:val=&quot;00FF5004&quot;/&gt;&lt;wsp:rsid wsp:val=&quot;00FF669C&quot;/&gt;&lt;/wsp:rsids&gt;&lt;/w:docPr&gt;&lt;w:body&gt;&lt;wx:sect&gt;&lt;w:p wsp:rsidR=&quot;00000000&quot; wsp:rsidRDefault=&quot;00321C9B&quot; wsp:rsidP=&quot;00321C9B&quot;&gt;&lt;m:oMathPara&gt;&lt;m:oMath&gt;&lt;m:d&gt;&lt;m:dPr&gt;&lt;m:begChr m:val=&quot;{&quot;/&gt;&lt;m:endChr m:val=&quot;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dPr&gt;&lt;m:e&gt;&lt;m:eqArr&gt;&lt;m:eqArr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eqArr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y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m:d&gt;&lt;m:dPr&gt;&lt;m:begChr m:val=&quot;|&quot;/&gt;&lt;m:endChr m:val=&quot;|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+3&lt;/m:t&gt;&lt;/m:r&gt;&lt;/m:e&gt;&lt;/m:d&gt;&lt;m:r&gt;&lt;w:rPr&gt;&lt;w:rFonts w:ascii=&quot;Cambria Math&quot; w:h-ansi=&quot;Cambria Math&quot;/&gt;&lt;wx:font wx:val=&quot;Cambria Math&quot;/&gt;&lt;w:i/&gt;&lt;w:sz w:val=&quot;24&quot;/&gt;&lt;w:sz-cs w:val=&quot;24&quot;/&gt;&lt;/w:rPr&gt;&lt;m:t&gt;-|2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-3|&lt;/m:t&gt;&lt;/m:r&gt;&lt;/m:e&gt;&lt;m:e&gt;&lt;m:r&gt;&lt;w:rPr&gt;&lt;w:rFonts w:ascii=&quot;Cambria Math&quot; w:h-ansi=&quot;Cambria Math&quot;/&gt;&lt;wx:font wx:val=&quot;Cambria Math&quot;/&gt;&lt;w:i/&gt;&lt;w:sz w:val=&quot;24&quot;/&gt;&lt;w:sz-cs w:val=&quot;24&quot;/&gt;&lt;/w:rPr&gt;&lt;m:t&gt;4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m:d&gt;&lt;m:dPr&gt;&lt;m:begChr m:val=&quot;|&quot;/&gt;&lt;m:endChr m:val=&quot;|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y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+2&lt;/m:t&gt;&lt;/m:r&gt;&lt;/m:e&gt;&lt;/m:d&gt;&lt;m:r&gt;&lt;w:rPr&gt;&lt;w:rFonts w:ascii=&quot;Cambria Math&quot; w:h-ansi=&quot;Cambria Math&quot;/&gt;&lt;wx:font wx:val=&quot;Cambria Math&quot;/&gt;&lt;w:i/&gt;&lt;w:sz w:val=&quot;24&quot;/&gt;&lt;w:sz-cs w:val=&quot;24&quot;/&gt;&lt;/w:rPr&gt;&lt;m:t&gt;-|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y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-2|&lt;/m:t&gt;&lt;/m:r&gt;&lt;/m:e&gt;&lt;/m:eqAr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" o:title="" chromakey="white"/>
          </v:shape>
        </w:pict>
      </w:r>
      <w:r w:rsidRPr="006A5CF1">
        <w:rPr>
          <w:sz w:val="24"/>
          <w:szCs w:val="24"/>
        </w:rPr>
        <w:instrText xml:space="preserve"> </w:instrText>
      </w:r>
      <w:r w:rsidRPr="006A5CF1">
        <w:rPr>
          <w:sz w:val="24"/>
          <w:szCs w:val="24"/>
        </w:rPr>
        <w:fldChar w:fldCharType="separate"/>
      </w:r>
      <w:r w:rsidRPr="006A5CF1">
        <w:pict>
          <v:shape id="_x0000_i1028" type="#_x0000_t75" style="width:132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F5004&quot;/&gt;&lt;wsp:rsid wsp:val=&quot;000121E7&quot;/&gt;&lt;wsp:rsid wsp:val=&quot;000135A7&quot;/&gt;&lt;wsp:rsid wsp:val=&quot;0001554E&quot;/&gt;&lt;wsp:rsid wsp:val=&quot;00015DA0&quot;/&gt;&lt;wsp:rsid wsp:val=&quot;0001653C&quot;/&gt;&lt;wsp:rsid wsp:val=&quot;000371C4&quot;/&gt;&lt;wsp:rsid wsp:val=&quot;00045D83&quot;/&gt;&lt;wsp:rsid wsp:val=&quot;0006167F&quot;/&gt;&lt;wsp:rsid wsp:val=&quot;00061A1F&quot;/&gt;&lt;wsp:rsid wsp:val=&quot;000644FF&quot;/&gt;&lt;wsp:rsid wsp:val=&quot;000660A2&quot;/&gt;&lt;wsp:rsid wsp:val=&quot;00080C6B&quot;/&gt;&lt;wsp:rsid wsp:val=&quot;00081655&quot;/&gt;&lt;wsp:rsid wsp:val=&quot;0008680D&quot;/&gt;&lt;wsp:rsid wsp:val=&quot;000A5024&quot;/&gt;&lt;wsp:rsid wsp:val=&quot;000A7241&quot;/&gt;&lt;wsp:rsid wsp:val=&quot;000B137C&quot;/&gt;&lt;wsp:rsid wsp:val=&quot;000D0ACB&quot;/&gt;&lt;wsp:rsid wsp:val=&quot;000D6A8E&quot;/&gt;&lt;wsp:rsid wsp:val=&quot;000F2149&quot;/&gt;&lt;wsp:rsid wsp:val=&quot;00114EE6&quot;/&gt;&lt;wsp:rsid wsp:val=&quot;00120D35&quot;/&gt;&lt;wsp:rsid wsp:val=&quot;001266F0&quot;/&gt;&lt;wsp:rsid wsp:val=&quot;00127374&quot;/&gt;&lt;wsp:rsid wsp:val=&quot;00135931&quot;/&gt;&lt;wsp:rsid wsp:val=&quot;00143DFB&quot;/&gt;&lt;wsp:rsid wsp:val=&quot;001607AC&quot;/&gt;&lt;wsp:rsid wsp:val=&quot;0016146F&quot;/&gt;&lt;wsp:rsid wsp:val=&quot;00161715&quot;/&gt;&lt;wsp:rsid wsp:val=&quot;00165731&quot;/&gt;&lt;wsp:rsid wsp:val=&quot;001745B0&quot;/&gt;&lt;wsp:rsid wsp:val=&quot;00174B1A&quot;/&gt;&lt;wsp:rsid wsp:val=&quot;00177C88&quot;/&gt;&lt;wsp:rsid wsp:val=&quot;00192B5E&quot;/&gt;&lt;wsp:rsid wsp:val=&quot;001938FF&quot;/&gt;&lt;wsp:rsid wsp:val=&quot;001942B0&quot;/&gt;&lt;wsp:rsid wsp:val=&quot;00195B1D&quot;/&gt;&lt;wsp:rsid wsp:val=&quot;00196336&quot;/&gt;&lt;wsp:rsid wsp:val=&quot;001A1E48&quot;/&gt;&lt;wsp:rsid wsp:val=&quot;001C493C&quot;/&gt;&lt;wsp:rsid wsp:val=&quot;001D13CA&quot;/&gt;&lt;wsp:rsid wsp:val=&quot;001D19D3&quot;/&gt;&lt;wsp:rsid wsp:val=&quot;001D4D8D&quot;/&gt;&lt;wsp:rsid wsp:val=&quot;001D7203&quot;/&gt;&lt;wsp:rsid wsp:val=&quot;001E007C&quot;/&gt;&lt;wsp:rsid wsp:val=&quot;001E028F&quot;/&gt;&lt;wsp:rsid wsp:val=&quot;001E2A34&quot;/&gt;&lt;wsp:rsid wsp:val=&quot;00202704&quot;/&gt;&lt;wsp:rsid wsp:val=&quot;002029E7&quot;/&gt;&lt;wsp:rsid wsp:val=&quot;00212833&quot;/&gt;&lt;wsp:rsid wsp:val=&quot;00215A0A&quot;/&gt;&lt;wsp:rsid wsp:val=&quot;002217A2&quot;/&gt;&lt;wsp:rsid wsp:val=&quot;0022385A&quot;/&gt;&lt;wsp:rsid wsp:val=&quot;002439D1&quot;/&gt;&lt;wsp:rsid wsp:val=&quot;00246D6D&quot;/&gt;&lt;wsp:rsid wsp:val=&quot;00261E6F&quot;/&gt;&lt;wsp:rsid wsp:val=&quot;00262312&quot;/&gt;&lt;wsp:rsid wsp:val=&quot;00276028&quot;/&gt;&lt;wsp:rsid wsp:val=&quot;00276789&quot;/&gt;&lt;wsp:rsid wsp:val=&quot;00277B95&quot;/&gt;&lt;wsp:rsid wsp:val=&quot;00287E88&quot;/&gt;&lt;wsp:rsid wsp:val=&quot;002A2AB6&quot;/&gt;&lt;wsp:rsid wsp:val=&quot;002A582E&quot;/&gt;&lt;wsp:rsid wsp:val=&quot;002B03AD&quot;/&gt;&lt;wsp:rsid wsp:val=&quot;002B5F14&quot;/&gt;&lt;wsp:rsid wsp:val=&quot;002C2604&quot;/&gt;&lt;wsp:rsid wsp:val=&quot;002C3BF0&quot;/&gt;&lt;wsp:rsid wsp:val=&quot;002D0C00&quot;/&gt;&lt;wsp:rsid wsp:val=&quot;002D39D7&quot;/&gt;&lt;wsp:rsid wsp:val=&quot;002D485F&quot;/&gt;&lt;wsp:rsid wsp:val=&quot;002F275B&quot;/&gt;&lt;wsp:rsid wsp:val=&quot;002F3782&quot;/&gt;&lt;wsp:rsid wsp:val=&quot;002F6C24&quot;/&gt;&lt;wsp:rsid wsp:val=&quot;003019A7&quot;/&gt;&lt;wsp:rsid wsp:val=&quot;003033CF&quot;/&gt;&lt;wsp:rsid wsp:val=&quot;00311A08&quot;/&gt;&lt;wsp:rsid wsp:val=&quot;003156F6&quot;/&gt;&lt;wsp:rsid wsp:val=&quot;00321C9B&quot;/&gt;&lt;wsp:rsid wsp:val=&quot;00342917&quot;/&gt;&lt;wsp:rsid wsp:val=&quot;00346395&quot;/&gt;&lt;wsp:rsid wsp:val=&quot;00354636&quot;/&gt;&lt;wsp:rsid wsp:val=&quot;00361AE4&quot;/&gt;&lt;wsp:rsid wsp:val=&quot;003637EC&quot;/&gt;&lt;wsp:rsid wsp:val=&quot;00374C23&quot;/&gt;&lt;wsp:rsid wsp:val=&quot;00380950&quot;/&gt;&lt;wsp:rsid wsp:val=&quot;00382400&quot;/&gt;&lt;wsp:rsid wsp:val=&quot;00386631&quot;/&gt;&lt;wsp:rsid wsp:val=&quot;003950E9&quot;/&gt;&lt;wsp:rsid wsp:val=&quot;003A1CF1&quot;/&gt;&lt;wsp:rsid wsp:val=&quot;003D7E8B&quot;/&gt;&lt;wsp:rsid wsp:val=&quot;003E0C51&quot;/&gt;&lt;wsp:rsid wsp:val=&quot;003E152B&quot;/&gt;&lt;wsp:rsid wsp:val=&quot;003F040F&quot;/&gt;&lt;wsp:rsid wsp:val=&quot;003F615F&quot;/&gt;&lt;wsp:rsid wsp:val=&quot;003F642D&quot;/&gt;&lt;wsp:rsid wsp:val=&quot;00401EFE&quot;/&gt;&lt;wsp:rsid wsp:val=&quot;00402009&quot;/&gt;&lt;wsp:rsid wsp:val=&quot;00406C31&quot;/&gt;&lt;wsp:rsid wsp:val=&quot;0041292F&quot;/&gt;&lt;wsp:rsid wsp:val=&quot;00415C15&quot;/&gt;&lt;wsp:rsid wsp:val=&quot;00416899&quot;/&gt;&lt;wsp:rsid wsp:val=&quot;004227B4&quot;/&gt;&lt;wsp:rsid wsp:val=&quot;00422A8D&quot;/&gt;&lt;wsp:rsid wsp:val=&quot;004232CD&quot;/&gt;&lt;wsp:rsid wsp:val=&quot;00430C44&quot;/&gt;&lt;wsp:rsid wsp:val=&quot;004322F8&quot;/&gt;&lt;wsp:rsid wsp:val=&quot;00433990&quot;/&gt;&lt;wsp:rsid wsp:val=&quot;004443EA&quot;/&gt;&lt;wsp:rsid wsp:val=&quot;004456AA&quot;/&gt;&lt;wsp:rsid wsp:val=&quot;004524AF&quot;/&gt;&lt;wsp:rsid wsp:val=&quot;004533AE&quot;/&gt;&lt;wsp:rsid wsp:val=&quot;004753F6&quot;/&gt;&lt;wsp:rsid wsp:val=&quot;00483ECE&quot;/&gt;&lt;wsp:rsid wsp:val=&quot;004845F6&quot;/&gt;&lt;wsp:rsid wsp:val=&quot;00485EEC&quot;/&gt;&lt;wsp:rsid wsp:val=&quot;004903C3&quot;/&gt;&lt;wsp:rsid wsp:val=&quot;004910D9&quot;/&gt;&lt;wsp:rsid wsp:val=&quot;004926E8&quot;/&gt;&lt;wsp:rsid wsp:val=&quot;00493527&quot;/&gt;&lt;wsp:rsid wsp:val=&quot;004A02C1&quot;/&gt;&lt;wsp:rsid wsp:val=&quot;004A5D9A&quot;/&gt;&lt;wsp:rsid wsp:val=&quot;004B2A48&quot;/&gt;&lt;wsp:rsid wsp:val=&quot;004B3D4C&quot;/&gt;&lt;wsp:rsid wsp:val=&quot;004B5C16&quot;/&gt;&lt;wsp:rsid wsp:val=&quot;004C7A8A&quot;/&gt;&lt;wsp:rsid wsp:val=&quot;004D59A1&quot;/&gt;&lt;wsp:rsid wsp:val=&quot;004E265E&quot;/&gt;&lt;wsp:rsid wsp:val=&quot;004F1041&quot;/&gt;&lt;wsp:rsid wsp:val=&quot;004F6D1F&quot;/&gt;&lt;wsp:rsid wsp:val=&quot;0050389E&quot;/&gt;&lt;wsp:rsid wsp:val=&quot;00512094&quot;/&gt;&lt;wsp:rsid wsp:val=&quot;00512AC7&quot;/&gt;&lt;wsp:rsid wsp:val=&quot;00514DBB&quot;/&gt;&lt;wsp:rsid wsp:val=&quot;00516AFE&quot;/&gt;&lt;wsp:rsid wsp:val=&quot;00517226&quot;/&gt;&lt;wsp:rsid wsp:val=&quot;005208A8&quot;/&gt;&lt;wsp:rsid wsp:val=&quot;0052321D&quot;/&gt;&lt;wsp:rsid wsp:val=&quot;005315E5&quot;/&gt;&lt;wsp:rsid wsp:val=&quot;0054671F&quot;/&gt;&lt;wsp:rsid wsp:val=&quot;0055078F&quot;/&gt;&lt;wsp:rsid wsp:val=&quot;00550A86&quot;/&gt;&lt;wsp:rsid wsp:val=&quot;005515C1&quot;/&gt;&lt;wsp:rsid wsp:val=&quot;0055365B&quot;/&gt;&lt;wsp:rsid wsp:val=&quot;00556474&quot;/&gt;&lt;wsp:rsid wsp:val=&quot;00562214&quot;/&gt;&lt;wsp:rsid wsp:val=&quot;0056518A&quot;/&gt;&lt;wsp:rsid wsp:val=&quot;00565D0E&quot;/&gt;&lt;wsp:rsid wsp:val=&quot;00586E76&quot;/&gt;&lt;wsp:rsid wsp:val=&quot;005A1A43&quot;/&gt;&lt;wsp:rsid wsp:val=&quot;005B576C&quot;/&gt;&lt;wsp:rsid wsp:val=&quot;005B7985&quot;/&gt;&lt;wsp:rsid wsp:val=&quot;005C3AB4&quot;/&gt;&lt;wsp:rsid wsp:val=&quot;005C6F33&quot;/&gt;&lt;wsp:rsid wsp:val=&quot;005C7B57&quot;/&gt;&lt;wsp:rsid wsp:val=&quot;005D6820&quot;/&gt;&lt;wsp:rsid wsp:val=&quot;005D6902&quot;/&gt;&lt;wsp:rsid wsp:val=&quot;005D6EEB&quot;/&gt;&lt;wsp:rsid wsp:val=&quot;005D7434&quot;/&gt;&lt;wsp:rsid wsp:val=&quot;005E0040&quot;/&gt;&lt;wsp:rsid wsp:val=&quot;005E53F4&quot;/&gt;&lt;wsp:rsid wsp:val=&quot;005F146A&quot;/&gt;&lt;wsp:rsid wsp:val=&quot;005F6513&quot;/&gt;&lt;wsp:rsid wsp:val=&quot;005F67E5&quot;/&gt;&lt;wsp:rsid wsp:val=&quot;0060412E&quot;/&gt;&lt;wsp:rsid wsp:val=&quot;006158B0&quot;/&gt;&lt;wsp:rsid wsp:val=&quot;00621710&quot;/&gt;&lt;wsp:rsid wsp:val=&quot;006253EF&quot;/&gt;&lt;wsp:rsid wsp:val=&quot;00630E56&quot;/&gt;&lt;wsp:rsid wsp:val=&quot;006518A9&quot;/&gt;&lt;wsp:rsid wsp:val=&quot;00656684&quot;/&gt;&lt;wsp:rsid wsp:val=&quot;00662844&quot;/&gt;&lt;wsp:rsid wsp:val=&quot;006633F9&quot;/&gt;&lt;wsp:rsid wsp:val=&quot;006705EC&quot;/&gt;&lt;wsp:rsid wsp:val=&quot;00671816&quot;/&gt;&lt;wsp:rsid wsp:val=&quot;00672B59&quot;/&gt;&lt;wsp:rsid wsp:val=&quot;00677B17&quot;/&gt;&lt;wsp:rsid wsp:val=&quot;006A550D&quot;/&gt;&lt;wsp:rsid wsp:val=&quot;006A5CF1&quot;/&gt;&lt;wsp:rsid wsp:val=&quot;006A6A2D&quot;/&gt;&lt;wsp:rsid wsp:val=&quot;006B1EC7&quot;/&gt;&lt;wsp:rsid wsp:val=&quot;006B27B5&quot;/&gt;&lt;wsp:rsid wsp:val=&quot;006C33C0&quot;/&gt;&lt;wsp:rsid wsp:val=&quot;006C3C21&quot;/&gt;&lt;wsp:rsid wsp:val=&quot;006C45D1&quot;/&gt;&lt;wsp:rsid wsp:val=&quot;006C67DB&quot;/&gt;&lt;wsp:rsid wsp:val=&quot;006D5DE4&quot;/&gt;&lt;wsp:rsid wsp:val=&quot;006E090A&quot;/&gt;&lt;wsp:rsid wsp:val=&quot;006E21BD&quot;/&gt;&lt;wsp:rsid wsp:val=&quot;006E4C91&quot;/&gt;&lt;wsp:rsid wsp:val=&quot;006E7384&quot;/&gt;&lt;wsp:rsid wsp:val=&quot;006F764E&quot;/&gt;&lt;wsp:rsid wsp:val=&quot;006F7A56&quot;/&gt;&lt;wsp:rsid wsp:val=&quot;00706B82&quot;/&gt;&lt;wsp:rsid wsp:val=&quot;0071126C&quot;/&gt;&lt;wsp:rsid wsp:val=&quot;00720B80&quot;/&gt;&lt;wsp:rsid wsp:val=&quot;00727373&quot;/&gt;&lt;wsp:rsid wsp:val=&quot;00731719&quot;/&gt;&lt;wsp:rsid wsp:val=&quot;00734777&quot;/&gt;&lt;wsp:rsid wsp:val=&quot;00744DC1&quot;/&gt;&lt;wsp:rsid wsp:val=&quot;007578C2&quot;/&gt;&lt;wsp:rsid wsp:val=&quot;007709E3&quot;/&gt;&lt;wsp:rsid wsp:val=&quot;00774D8A&quot;/&gt;&lt;wsp:rsid wsp:val=&quot;007809F1&quot;/&gt;&lt;wsp:rsid wsp:val=&quot;00783244&quot;/&gt;&lt;wsp:rsid wsp:val=&quot;007912B5&quot;/&gt;&lt;wsp:rsid wsp:val=&quot;00792A19&quot;/&gt;&lt;wsp:rsid wsp:val=&quot;007A034C&quot;/&gt;&lt;wsp:rsid wsp:val=&quot;007A05BE&quot;/&gt;&lt;wsp:rsid wsp:val=&quot;007A27D1&quot;/&gt;&lt;wsp:rsid wsp:val=&quot;007A6730&quot;/&gt;&lt;wsp:rsid wsp:val=&quot;007A70ED&quot;/&gt;&lt;wsp:rsid wsp:val=&quot;007B5E8E&quot;/&gt;&lt;wsp:rsid wsp:val=&quot;007B68C9&quot;/&gt;&lt;wsp:rsid wsp:val=&quot;007B6F54&quot;/&gt;&lt;wsp:rsid wsp:val=&quot;007C34FE&quot;/&gt;&lt;wsp:rsid wsp:val=&quot;007C5DAB&quot;/&gt;&lt;wsp:rsid wsp:val=&quot;007C5EF8&quot;/&gt;&lt;wsp:rsid wsp:val=&quot;007D5E87&quot;/&gt;&lt;wsp:rsid wsp:val=&quot;007E0767&quot;/&gt;&lt;wsp:rsid wsp:val=&quot;007F06D0&quot;/&gt;&lt;wsp:rsid wsp:val=&quot;007F0B67&quot;/&gt;&lt;wsp:rsid wsp:val=&quot;007F5AA4&quot;/&gt;&lt;wsp:rsid wsp:val=&quot;00803CDE&quot;/&gt;&lt;wsp:rsid wsp:val=&quot;00806ABA&quot;/&gt;&lt;wsp:rsid wsp:val=&quot;00810609&quot;/&gt;&lt;wsp:rsid wsp:val=&quot;0081416B&quot;/&gt;&lt;wsp:rsid wsp:val=&quot;00816536&quot;/&gt;&lt;wsp:rsid wsp:val=&quot;00820C68&quot;/&gt;&lt;wsp:rsid wsp:val=&quot;00821310&quot;/&gt;&lt;wsp:rsid wsp:val=&quot;0083298D&quot;/&gt;&lt;wsp:rsid wsp:val=&quot;00834803&quot;/&gt;&lt;wsp:rsid wsp:val=&quot;00836430&quot;/&gt;&lt;wsp:rsid wsp:val=&quot;0084661C&quot;/&gt;&lt;wsp:rsid wsp:val=&quot;008528F9&quot;/&gt;&lt;wsp:rsid wsp:val=&quot;008537E9&quot;/&gt;&lt;wsp:rsid wsp:val=&quot;0086612D&quot;/&gt;&lt;wsp:rsid wsp:val=&quot;0087023A&quot;/&gt;&lt;wsp:rsid wsp:val=&quot;00874373&quot;/&gt;&lt;wsp:rsid wsp:val=&quot;008743E3&quot;/&gt;&lt;wsp:rsid wsp:val=&quot;00875E34&quot;/&gt;&lt;wsp:rsid wsp:val=&quot;00877BB6&quot;/&gt;&lt;wsp:rsid wsp:val=&quot;008A7339&quot;/&gt;&lt;wsp:rsid wsp:val=&quot;008B5F37&quot;/&gt;&lt;wsp:rsid wsp:val=&quot;008C2A2B&quot;/&gt;&lt;wsp:rsid wsp:val=&quot;008C5BDB&quot;/&gt;&lt;wsp:rsid wsp:val=&quot;008C7379&quot;/&gt;&lt;wsp:rsid wsp:val=&quot;008D4828&quot;/&gt;&lt;wsp:rsid wsp:val=&quot;008E0178&quot;/&gt;&lt;wsp:rsid wsp:val=&quot;008F08C7&quot;/&gt;&lt;wsp:rsid wsp:val=&quot;008F2182&quot;/&gt;&lt;wsp:rsid wsp:val=&quot;008F35BA&quot;/&gt;&lt;wsp:rsid wsp:val=&quot;008F4F8C&quot;/&gt;&lt;wsp:rsid wsp:val=&quot;008F67C5&quot;/&gt;&lt;wsp:rsid wsp:val=&quot;0090404A&quot;/&gt;&lt;wsp:rsid wsp:val=&quot;009072E2&quot;/&gt;&lt;wsp:rsid wsp:val=&quot;00910FD7&quot;/&gt;&lt;wsp:rsid wsp:val=&quot;009150E4&quot;/&gt;&lt;wsp:rsid wsp:val=&quot;009213BF&quot;/&gt;&lt;wsp:rsid wsp:val=&quot;00927749&quot;/&gt;&lt;wsp:rsid wsp:val=&quot;0093192B&quot;/&gt;&lt;wsp:rsid wsp:val=&quot;00935105&quot;/&gt;&lt;wsp:rsid wsp:val=&quot;00956F69&quot;/&gt;&lt;wsp:rsid wsp:val=&quot;00957ACC&quot;/&gt;&lt;wsp:rsid wsp:val=&quot;00957CFB&quot;/&gt;&lt;wsp:rsid wsp:val=&quot;00961FA2&quot;/&gt;&lt;wsp:rsid wsp:val=&quot;009660D7&quot;/&gt;&lt;wsp:rsid wsp:val=&quot;00985641&quot;/&gt;&lt;wsp:rsid wsp:val=&quot;00994D60&quot;/&gt;&lt;wsp:rsid wsp:val=&quot;00997C22&quot;/&gt;&lt;wsp:rsid wsp:val=&quot;009A6024&quot;/&gt;&lt;wsp:rsid wsp:val=&quot;009B0669&quot;/&gt;&lt;wsp:rsid wsp:val=&quot;009B51D5&quot;/&gt;&lt;wsp:rsid wsp:val=&quot;009B5ABF&quot;/&gt;&lt;wsp:rsid wsp:val=&quot;009B68D7&quot;/&gt;&lt;wsp:rsid wsp:val=&quot;009D363C&quot;/&gt;&lt;wsp:rsid wsp:val=&quot;009F0F6B&quot;/&gt;&lt;wsp:rsid wsp:val=&quot;009F2DB0&quot;/&gt;&lt;wsp:rsid wsp:val=&quot;009F5B82&quot;/&gt;&lt;wsp:rsid wsp:val=&quot;009F6207&quot;/&gt;&lt;wsp:rsid wsp:val=&quot;009F63DC&quot;/&gt;&lt;wsp:rsid wsp:val=&quot;00A04EA1&quot;/&gt;&lt;wsp:rsid wsp:val=&quot;00A335D3&quot;/&gt;&lt;wsp:rsid wsp:val=&quot;00A46BCB&quot;/&gt;&lt;wsp:rsid wsp:val=&quot;00A478B1&quot;/&gt;&lt;wsp:rsid wsp:val=&quot;00A50B77&quot;/&gt;&lt;wsp:rsid wsp:val=&quot;00A55329&quot;/&gt;&lt;wsp:rsid wsp:val=&quot;00A62C05&quot;/&gt;&lt;wsp:rsid wsp:val=&quot;00A631F4&quot;/&gt;&lt;wsp:rsid wsp:val=&quot;00A71315&quot;/&gt;&lt;wsp:rsid wsp:val=&quot;00A75D5B&quot;/&gt;&lt;wsp:rsid wsp:val=&quot;00A772F2&quot;/&gt;&lt;wsp:rsid wsp:val=&quot;00A828F9&quot;/&gt;&lt;wsp:rsid wsp:val=&quot;00A82EBD&quot;/&gt;&lt;wsp:rsid wsp:val=&quot;00A91EF7&quot;/&gt;&lt;wsp:rsid wsp:val=&quot;00AA4EE8&quot;/&gt;&lt;wsp:rsid wsp:val=&quot;00AA694A&quot;/&gt;&lt;wsp:rsid wsp:val=&quot;00AB20C8&quot;/&gt;&lt;wsp:rsid wsp:val=&quot;00AB2CE2&quot;/&gt;&lt;wsp:rsid wsp:val=&quot;00AB7149&quot;/&gt;&lt;wsp:rsid wsp:val=&quot;00AB72DE&quot;/&gt;&lt;wsp:rsid wsp:val=&quot;00AC77A4&quot;/&gt;&lt;wsp:rsid wsp:val=&quot;00AD02C8&quot;/&gt;&lt;wsp:rsid wsp:val=&quot;00AD236C&quot;/&gt;&lt;wsp:rsid wsp:val=&quot;00AE20BD&quot;/&gt;&lt;wsp:rsid wsp:val=&quot;00AE57EF&quot;/&gt;&lt;wsp:rsid wsp:val=&quot;00AE6D61&quot;/&gt;&lt;wsp:rsid wsp:val=&quot;00AF4236&quot;/&gt;&lt;wsp:rsid wsp:val=&quot;00B15582&quot;/&gt;&lt;wsp:rsid wsp:val=&quot;00B17697&quot;/&gt;&lt;wsp:rsid wsp:val=&quot;00B25B5E&quot;/&gt;&lt;wsp:rsid wsp:val=&quot;00B3107C&quot;/&gt;&lt;wsp:rsid wsp:val=&quot;00B32403&quot;/&gt;&lt;wsp:rsid wsp:val=&quot;00B416BB&quot;/&gt;&lt;wsp:rsid wsp:val=&quot;00B439E8&quot;/&gt;&lt;wsp:rsid wsp:val=&quot;00B4690A&quot;/&gt;&lt;wsp:rsid wsp:val=&quot;00B5060A&quot;/&gt;&lt;wsp:rsid wsp:val=&quot;00B52A80&quot;/&gt;&lt;wsp:rsid wsp:val=&quot;00B53488&quot;/&gt;&lt;wsp:rsid wsp:val=&quot;00B546F3&quot;/&gt;&lt;wsp:rsid wsp:val=&quot;00B609B3&quot;/&gt;&lt;wsp:rsid wsp:val=&quot;00B713CC&quot;/&gt;&lt;wsp:rsid wsp:val=&quot;00B73EDF&quot;/&gt;&lt;wsp:rsid wsp:val=&quot;00B7461E&quot;/&gt;&lt;wsp:rsid wsp:val=&quot;00B81CC7&quot;/&gt;&lt;wsp:rsid wsp:val=&quot;00B8427E&quot;/&gt;&lt;wsp:rsid wsp:val=&quot;00B847E0&quot;/&gt;&lt;wsp:rsid wsp:val=&quot;00B86C1A&quot;/&gt;&lt;wsp:rsid wsp:val=&quot;00B91BE4&quot;/&gt;&lt;wsp:rsid wsp:val=&quot;00B93009&quot;/&gt;&lt;wsp:rsid wsp:val=&quot;00BA7113&quot;/&gt;&lt;wsp:rsid wsp:val=&quot;00BB0AAE&quot;/&gt;&lt;wsp:rsid wsp:val=&quot;00BB4E1B&quot;/&gt;&lt;wsp:rsid wsp:val=&quot;00BB5AD2&quot;/&gt;&lt;wsp:rsid wsp:val=&quot;00BB6765&quot;/&gt;&lt;wsp:rsid wsp:val=&quot;00BB7B28&quot;/&gt;&lt;wsp:rsid wsp:val=&quot;00BC421C&quot;/&gt;&lt;wsp:rsid wsp:val=&quot;00BC74AC&quot;/&gt;&lt;wsp:rsid wsp:val=&quot;00BD114A&quot;/&gt;&lt;wsp:rsid wsp:val=&quot;00BD1A3A&quot;/&gt;&lt;wsp:rsid wsp:val=&quot;00BD4A64&quot;/&gt;&lt;wsp:rsid wsp:val=&quot;00BD5980&quot;/&gt;&lt;wsp:rsid wsp:val=&quot;00BE27D7&quot;/&gt;&lt;wsp:rsid wsp:val=&quot;00BE534D&quot;/&gt;&lt;wsp:rsid wsp:val=&quot;00BE6405&quot;/&gt;&lt;wsp:rsid wsp:val=&quot;00BE6F52&quot;/&gt;&lt;wsp:rsid wsp:val=&quot;00BF066B&quot;/&gt;&lt;wsp:rsid wsp:val=&quot;00BF63CA&quot;/&gt;&lt;wsp:rsid wsp:val=&quot;00BF66C7&quot;/&gt;&lt;wsp:rsid wsp:val=&quot;00C00E77&quot;/&gt;&lt;wsp:rsid wsp:val=&quot;00C04105&quot;/&gt;&lt;wsp:rsid wsp:val=&quot;00C06996&quot;/&gt;&lt;wsp:rsid wsp:val=&quot;00C07425&quot;/&gt;&lt;wsp:rsid wsp:val=&quot;00C1261B&quot;/&gt;&lt;wsp:rsid wsp:val=&quot;00C14D51&quot;/&gt;&lt;wsp:rsid wsp:val=&quot;00C237E2&quot;/&gt;&lt;wsp:rsid wsp:val=&quot;00C27621&quot;/&gt;&lt;wsp:rsid wsp:val=&quot;00C556B7&quot;/&gt;&lt;wsp:rsid wsp:val=&quot;00C57CFA&quot;/&gt;&lt;wsp:rsid wsp:val=&quot;00C86DD0&quot;/&gt;&lt;wsp:rsid wsp:val=&quot;00C95F77&quot;/&gt;&lt;wsp:rsid wsp:val=&quot;00CA74B7&quot;/&gt;&lt;wsp:rsid wsp:val=&quot;00CB0768&quot;/&gt;&lt;wsp:rsid wsp:val=&quot;00CB3883&quot;/&gt;&lt;wsp:rsid wsp:val=&quot;00CC1A7D&quot;/&gt;&lt;wsp:rsid wsp:val=&quot;00CC3AAE&quot;/&gt;&lt;wsp:rsid wsp:val=&quot;00CD3970&quot;/&gt;&lt;wsp:rsid wsp:val=&quot;00CE23CD&quot;/&gt;&lt;wsp:rsid wsp:val=&quot;00CE594F&quot;/&gt;&lt;wsp:rsid wsp:val=&quot;00CF22CF&quot;/&gt;&lt;wsp:rsid wsp:val=&quot;00D10263&quot;/&gt;&lt;wsp:rsid wsp:val=&quot;00D11C19&quot;/&gt;&lt;wsp:rsid wsp:val=&quot;00D1332E&quot;/&gt;&lt;wsp:rsid wsp:val=&quot;00D323D7&quot;/&gt;&lt;wsp:rsid wsp:val=&quot;00D3647B&quot;/&gt;&lt;wsp:rsid wsp:val=&quot;00D6385E&quot;/&gt;&lt;wsp:rsid wsp:val=&quot;00D678A8&quot;/&gt;&lt;wsp:rsid wsp:val=&quot;00D67932&quot;/&gt;&lt;wsp:rsid wsp:val=&quot;00D750A8&quot;/&gt;&lt;wsp:rsid wsp:val=&quot;00D80068&quot;/&gt;&lt;wsp:rsid wsp:val=&quot;00D81192&quot;/&gt;&lt;wsp:rsid wsp:val=&quot;00D82D51&quot;/&gt;&lt;wsp:rsid wsp:val=&quot;00D85528&quot;/&gt;&lt;wsp:rsid wsp:val=&quot;00D855E2&quot;/&gt;&lt;wsp:rsid wsp:val=&quot;00DB0790&quot;/&gt;&lt;wsp:rsid wsp:val=&quot;00DB441A&quot;/&gt;&lt;wsp:rsid wsp:val=&quot;00DC3404&quot;/&gt;&lt;wsp:rsid wsp:val=&quot;00DF3343&quot;/&gt;&lt;wsp:rsid wsp:val=&quot;00E02874&quot;/&gt;&lt;wsp:rsid wsp:val=&quot;00E032D8&quot;/&gt;&lt;wsp:rsid wsp:val=&quot;00E03C6B&quot;/&gt;&lt;wsp:rsid wsp:val=&quot;00E0744A&quot;/&gt;&lt;wsp:rsid wsp:val=&quot;00E126E1&quot;/&gt;&lt;wsp:rsid wsp:val=&quot;00E134B9&quot;/&gt;&lt;wsp:rsid wsp:val=&quot;00E25420&quot;/&gt;&lt;wsp:rsid wsp:val=&quot;00E47C35&quot;/&gt;&lt;wsp:rsid wsp:val=&quot;00E51796&quot;/&gt;&lt;wsp:rsid wsp:val=&quot;00E5445A&quot;/&gt;&lt;wsp:rsid wsp:val=&quot;00E624C2&quot;/&gt;&lt;wsp:rsid wsp:val=&quot;00E6331A&quot;/&gt;&lt;wsp:rsid wsp:val=&quot;00E63E57&quot;/&gt;&lt;wsp:rsid wsp:val=&quot;00E6459F&quot;/&gt;&lt;wsp:rsid wsp:val=&quot;00E664F3&quot;/&gt;&lt;wsp:rsid wsp:val=&quot;00E6660A&quot;/&gt;&lt;wsp:rsid wsp:val=&quot;00E70512&quot;/&gt;&lt;wsp:rsid wsp:val=&quot;00E72B55&quot;/&gt;&lt;wsp:rsid wsp:val=&quot;00E762DC&quot;/&gt;&lt;wsp:rsid wsp:val=&quot;00E83206&quot;/&gt;&lt;wsp:rsid wsp:val=&quot;00E952D9&quot;/&gt;&lt;wsp:rsid wsp:val=&quot;00ED5338&quot;/&gt;&lt;wsp:rsid wsp:val=&quot;00EE17D4&quot;/&gt;&lt;wsp:rsid wsp:val=&quot;00EE59EF&quot;/&gt;&lt;wsp:rsid wsp:val=&quot;00EE6F52&quot;/&gt;&lt;wsp:rsid wsp:val=&quot;00F0051E&quot;/&gt;&lt;wsp:rsid wsp:val=&quot;00F158CC&quot;/&gt;&lt;wsp:rsid wsp:val=&quot;00F33C78&quot;/&gt;&lt;wsp:rsid wsp:val=&quot;00F33D30&quot;/&gt;&lt;wsp:rsid wsp:val=&quot;00F35D4A&quot;/&gt;&lt;wsp:rsid wsp:val=&quot;00F4270F&quot;/&gt;&lt;wsp:rsid wsp:val=&quot;00F44A56&quot;/&gt;&lt;wsp:rsid wsp:val=&quot;00F52771&quot;/&gt;&lt;wsp:rsid wsp:val=&quot;00F54CAA&quot;/&gt;&lt;wsp:rsid wsp:val=&quot;00F64455&quot;/&gt;&lt;wsp:rsid wsp:val=&quot;00F815FD&quot;/&gt;&lt;wsp:rsid wsp:val=&quot;00F8278D&quot;/&gt;&lt;wsp:rsid wsp:val=&quot;00F976B7&quot;/&gt;&lt;wsp:rsid wsp:val=&quot;00FA28BD&quot;/&gt;&lt;wsp:rsid wsp:val=&quot;00FB3BBB&quot;/&gt;&lt;wsp:rsid wsp:val=&quot;00FC0DEF&quot;/&gt;&lt;wsp:rsid wsp:val=&quot;00FD1891&quot;/&gt;&lt;wsp:rsid wsp:val=&quot;00FD69EF&quot;/&gt;&lt;wsp:rsid wsp:val=&quot;00FD7B90&quot;/&gt;&lt;wsp:rsid wsp:val=&quot;00FE032D&quot;/&gt;&lt;wsp:rsid wsp:val=&quot;00FE2096&quot;/&gt;&lt;wsp:rsid wsp:val=&quot;00FF0733&quot;/&gt;&lt;wsp:rsid wsp:val=&quot;00FF2ECD&quot;/&gt;&lt;wsp:rsid wsp:val=&quot;00FF5004&quot;/&gt;&lt;wsp:rsid wsp:val=&quot;00FF669C&quot;/&gt;&lt;/wsp:rsids&gt;&lt;/w:docPr&gt;&lt;w:body&gt;&lt;wx:sect&gt;&lt;w:p wsp:rsidR=&quot;00000000&quot; wsp:rsidRDefault=&quot;00321C9B&quot; wsp:rsidP=&quot;00321C9B&quot;&gt;&lt;m:oMathPara&gt;&lt;m:oMath&gt;&lt;m:d&gt;&lt;m:dPr&gt;&lt;m:begChr m:val=&quot;{&quot;/&gt;&lt;m:endChr m:val=&quot;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dPr&gt;&lt;m:e&gt;&lt;m:eqArr&gt;&lt;m:eqArr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eqArr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y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m:d&gt;&lt;m:dPr&gt;&lt;m:begChr m:val=&quot;|&quot;/&gt;&lt;m:endChr m:val=&quot;|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+3&lt;/m:t&gt;&lt;/m:r&gt;&lt;/m:e&gt;&lt;/m:d&gt;&lt;m:r&gt;&lt;w:rPr&gt;&lt;w:rFonts w:ascii=&quot;Cambria Math&quot; w:h-ansi=&quot;Cambria Math&quot;/&gt;&lt;wx:font wx:val=&quot;Cambria Math&quot;/&gt;&lt;w:i/&gt;&lt;w:sz w:val=&quot;24&quot;/&gt;&lt;w:sz-cs w:val=&quot;24&quot;/&gt;&lt;/w:rPr&gt;&lt;m:t&gt;-|2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-3|&lt;/m:t&gt;&lt;/m:r&gt;&lt;/m:e&gt;&lt;m:e&gt;&lt;m:r&gt;&lt;w:rPr&gt;&lt;w:rFonts w:ascii=&quot;Cambria Math&quot; w:h-ansi=&quot;Cambria Math&quot;/&gt;&lt;wx:font wx:val=&quot;Cambria Math&quot;/&gt;&lt;w:i/&gt;&lt;w:sz w:val=&quot;24&quot;/&gt;&lt;w:sz-cs w:val=&quot;24&quot;/&gt;&lt;/w:rPr&gt;&lt;m:t&gt;4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m:d&gt;&lt;m:dPr&gt;&lt;m:begChr m:val=&quot;|&quot;/&gt;&lt;m:endChr m:val=&quot;|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y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+2&lt;/m:t&gt;&lt;/m:r&gt;&lt;/m:e&gt;&lt;/m:d&gt;&lt;m:r&gt;&lt;w:rPr&gt;&lt;w:rFonts w:ascii=&quot;Cambria Math&quot; w:h-ansi=&quot;Cambria Math&quot;/&gt;&lt;wx:font wx:val=&quot;Cambria Math&quot;/&gt;&lt;w:i/&gt;&lt;w:sz w:val=&quot;24&quot;/&gt;&lt;w:sz-cs w:val=&quot;24&quot;/&gt;&lt;/w:rPr&gt;&lt;m:t&gt;-|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y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-2|&lt;/m:t&gt;&lt;/m:r&gt;&lt;/m:e&gt;&lt;/m:eqAr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" o:title="" chromakey="white"/>
          </v:shape>
        </w:pict>
      </w:r>
      <w:r w:rsidRPr="006A5CF1">
        <w:rPr>
          <w:sz w:val="24"/>
          <w:szCs w:val="24"/>
        </w:rPr>
        <w:fldChar w:fldCharType="end"/>
      </w:r>
      <w:r w:rsidRPr="00A55329">
        <w:rPr>
          <w:sz w:val="24"/>
          <w:szCs w:val="24"/>
        </w:rPr>
        <w:t xml:space="preserve"> </w:t>
      </w:r>
    </w:p>
    <w:p w:rsidR="00A75D3A" w:rsidRPr="00A55329" w:rsidRDefault="00A75D3A" w:rsidP="00874373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10-4</w:t>
      </w:r>
      <w:r w:rsidRPr="00A55329">
        <w:rPr>
          <w:sz w:val="24"/>
          <w:szCs w:val="24"/>
        </w:rPr>
        <w:t xml:space="preserve">. В остроугольном треугольнике </w:t>
      </w:r>
      <w:r w:rsidRPr="00A55329">
        <w:rPr>
          <w:rStyle w:val="a2"/>
          <w:szCs w:val="24"/>
        </w:rPr>
        <w:t>ABC</w:t>
      </w:r>
      <w:r w:rsidRPr="00A55329">
        <w:rPr>
          <w:sz w:val="24"/>
          <w:szCs w:val="24"/>
        </w:rPr>
        <w:t xml:space="preserve"> биссектрисы углов 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 xml:space="preserve">, </w:t>
      </w:r>
      <w:r w:rsidRPr="00A55329">
        <w:rPr>
          <w:rStyle w:val="a2"/>
          <w:szCs w:val="24"/>
        </w:rPr>
        <w:t>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2"/>
          <w:szCs w:val="24"/>
        </w:rPr>
        <w:t>C</w:t>
      </w:r>
      <w:r w:rsidRPr="00A55329">
        <w:rPr>
          <w:sz w:val="24"/>
          <w:szCs w:val="24"/>
        </w:rPr>
        <w:t xml:space="preserve"> пересекают описа</w:t>
      </w:r>
      <w:r w:rsidRPr="00A55329">
        <w:rPr>
          <w:sz w:val="24"/>
          <w:szCs w:val="24"/>
        </w:rPr>
        <w:t>н</w:t>
      </w:r>
      <w:r w:rsidRPr="00A55329">
        <w:rPr>
          <w:sz w:val="24"/>
          <w:szCs w:val="24"/>
        </w:rPr>
        <w:t xml:space="preserve">ную окружность треугольника в точках </w:t>
      </w:r>
      <w:r w:rsidRPr="00A55329">
        <w:rPr>
          <w:rStyle w:val="a2"/>
          <w:szCs w:val="24"/>
        </w:rPr>
        <w:t>A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, </w:t>
      </w:r>
      <w:r w:rsidRPr="00A55329">
        <w:rPr>
          <w:rStyle w:val="a2"/>
          <w:szCs w:val="24"/>
        </w:rPr>
        <w:t>B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2"/>
          <w:szCs w:val="24"/>
        </w:rPr>
        <w:t>C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 соответственно. Прямые </w:t>
      </w:r>
      <w:r w:rsidRPr="00A55329">
        <w:rPr>
          <w:rStyle w:val="a2"/>
          <w:szCs w:val="24"/>
        </w:rPr>
        <w:t>AB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2"/>
          <w:szCs w:val="24"/>
        </w:rPr>
        <w:t>B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rStyle w:val="a2"/>
          <w:szCs w:val="24"/>
        </w:rPr>
        <w:t>C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 пересек</w:t>
      </w:r>
      <w:r w:rsidRPr="00A55329">
        <w:rPr>
          <w:sz w:val="24"/>
          <w:szCs w:val="24"/>
        </w:rPr>
        <w:t>а</w:t>
      </w:r>
      <w:r w:rsidRPr="00A55329">
        <w:rPr>
          <w:sz w:val="24"/>
          <w:szCs w:val="24"/>
        </w:rPr>
        <w:t xml:space="preserve">ются в точке </w:t>
      </w:r>
      <w:r w:rsidRPr="00A55329">
        <w:rPr>
          <w:rStyle w:val="a2"/>
          <w:szCs w:val="24"/>
        </w:rPr>
        <w:t>M</w:t>
      </w:r>
      <w:r w:rsidRPr="00A55329">
        <w:rPr>
          <w:sz w:val="24"/>
          <w:szCs w:val="24"/>
        </w:rPr>
        <w:t xml:space="preserve">, прямые </w:t>
      </w:r>
      <w:r w:rsidRPr="00A55329">
        <w:rPr>
          <w:rStyle w:val="a2"/>
          <w:szCs w:val="24"/>
        </w:rPr>
        <w:t>BC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2"/>
          <w:szCs w:val="24"/>
        </w:rPr>
        <w:t>A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rStyle w:val="a2"/>
          <w:szCs w:val="24"/>
        </w:rPr>
        <w:t>B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 — в точке </w:t>
      </w:r>
      <w:r w:rsidRPr="00A55329">
        <w:rPr>
          <w:rStyle w:val="a2"/>
          <w:szCs w:val="24"/>
        </w:rPr>
        <w:t>N</w:t>
      </w:r>
      <w:r w:rsidRPr="00A55329">
        <w:rPr>
          <w:sz w:val="24"/>
          <w:szCs w:val="24"/>
        </w:rPr>
        <w:t xml:space="preserve">. Верно ли, что прямая </w:t>
      </w:r>
      <w:r w:rsidRPr="00A55329">
        <w:rPr>
          <w:rStyle w:val="a2"/>
          <w:szCs w:val="24"/>
        </w:rPr>
        <w:t>MN</w:t>
      </w:r>
      <w:r w:rsidRPr="00A55329">
        <w:rPr>
          <w:sz w:val="24"/>
          <w:szCs w:val="24"/>
        </w:rPr>
        <w:t xml:space="preserve"> проходит через центр вписанной окружности треугольника </w:t>
      </w:r>
      <w:r w:rsidRPr="00A55329">
        <w:rPr>
          <w:rStyle w:val="a2"/>
          <w:szCs w:val="24"/>
        </w:rPr>
        <w:t>ABC</w:t>
      </w:r>
      <w:r w:rsidRPr="00A55329">
        <w:rPr>
          <w:sz w:val="24"/>
          <w:szCs w:val="24"/>
        </w:rPr>
        <w:t>?</w:t>
      </w:r>
    </w:p>
    <w:p w:rsidR="00A75D3A" w:rsidRPr="00A55329" w:rsidRDefault="00A75D3A" w:rsidP="00874373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10-5</w:t>
      </w:r>
      <w:r w:rsidRPr="00A55329">
        <w:rPr>
          <w:sz w:val="24"/>
          <w:szCs w:val="24"/>
        </w:rPr>
        <w:t>. Из 80 одинаковых деталей лего собрали несколько фигурок, причем число использ</w:t>
      </w:r>
      <w:r w:rsidRPr="00A55329">
        <w:rPr>
          <w:sz w:val="24"/>
          <w:szCs w:val="24"/>
        </w:rPr>
        <w:t>о</w:t>
      </w:r>
      <w:r w:rsidRPr="00A55329">
        <w:rPr>
          <w:sz w:val="24"/>
          <w:szCs w:val="24"/>
        </w:rPr>
        <w:t>ванных деталей в</w:t>
      </w:r>
      <w:r w:rsidRPr="00A55329">
        <w:rPr>
          <w:sz w:val="24"/>
          <w:szCs w:val="24"/>
          <w:lang w:eastAsia="ja-JP"/>
        </w:rPr>
        <w:t xml:space="preserve">о всех </w:t>
      </w:r>
      <w:r w:rsidRPr="00A55329">
        <w:rPr>
          <w:sz w:val="24"/>
          <w:szCs w:val="24"/>
        </w:rPr>
        <w:t>фигурках разное. На изготовление трех самых маленьких фигурок ушло 14 деталей, в трех самых больших использовано суммарно 43. Сколько собрали фигурок? Сколько деталей в самой большой фигурке?</w:t>
      </w:r>
    </w:p>
    <w:p w:rsidR="00A75D3A" w:rsidRDefault="00A75D3A" w:rsidP="00D82D51">
      <w:pPr>
        <w:pageBreakBefore/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 xml:space="preserve">Муниципальный этап всероссийской олимпиады школьников по математике </w:t>
      </w:r>
    </w:p>
    <w:p w:rsidR="00A75D3A" w:rsidRDefault="00A75D3A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:rsidR="00A75D3A" w:rsidRDefault="00A75D3A" w:rsidP="007C5DAB">
      <w:pPr>
        <w:ind w:firstLine="0"/>
        <w:jc w:val="center"/>
        <w:rPr>
          <w:b/>
          <w:sz w:val="24"/>
          <w:szCs w:val="24"/>
        </w:rPr>
      </w:pPr>
    </w:p>
    <w:p w:rsidR="00A75D3A" w:rsidRDefault="00A75D3A" w:rsidP="00A55329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11 класс</w:t>
      </w:r>
    </w:p>
    <w:p w:rsidR="00A75D3A" w:rsidRPr="00A55329" w:rsidRDefault="00A75D3A" w:rsidP="00720B80">
      <w:pPr>
        <w:ind w:firstLine="0"/>
        <w:jc w:val="center"/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</w:t>
      </w:r>
      <w:r>
        <w:rPr>
          <w:i/>
          <w:sz w:val="24"/>
        </w:rPr>
        <w:t xml:space="preserve">                </w:t>
      </w:r>
      <w:r w:rsidRPr="00A55329">
        <w:rPr>
          <w:i/>
          <w:sz w:val="24"/>
        </w:rPr>
        <w:t>Максимальный балл – 35</w:t>
      </w:r>
    </w:p>
    <w:p w:rsidR="00A75D3A" w:rsidRPr="00A55329" w:rsidRDefault="00A75D3A" w:rsidP="00A55329">
      <w:pPr>
        <w:ind w:firstLine="0"/>
        <w:jc w:val="center"/>
        <w:rPr>
          <w:b/>
          <w:sz w:val="24"/>
          <w:szCs w:val="24"/>
        </w:rPr>
      </w:pPr>
    </w:p>
    <w:p w:rsidR="00A75D3A" w:rsidRPr="00A55329" w:rsidRDefault="00A75D3A" w:rsidP="00B15582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11-1</w:t>
      </w:r>
      <w:r w:rsidRPr="00A55329">
        <w:rPr>
          <w:sz w:val="24"/>
          <w:szCs w:val="24"/>
        </w:rPr>
        <w:t>. Даны три числа. Если каждое из них уменьшить на 1, то их произведение тоже уменьшится на 1. Если все исходные числа уменьшить на 2, то их произведение тоже умен</w:t>
      </w:r>
      <w:r w:rsidRPr="00A55329">
        <w:rPr>
          <w:sz w:val="24"/>
          <w:szCs w:val="24"/>
        </w:rPr>
        <w:t>ь</w:t>
      </w:r>
      <w:r w:rsidRPr="00A55329">
        <w:rPr>
          <w:sz w:val="24"/>
          <w:szCs w:val="24"/>
        </w:rPr>
        <w:t xml:space="preserve">шится на 2. </w:t>
      </w:r>
    </w:p>
    <w:p w:rsidR="00A75D3A" w:rsidRPr="00A55329" w:rsidRDefault="00A75D3A" w:rsidP="00B15582">
      <w:pPr>
        <w:rPr>
          <w:sz w:val="24"/>
          <w:szCs w:val="24"/>
        </w:rPr>
      </w:pPr>
      <w:r w:rsidRPr="00A55329">
        <w:rPr>
          <w:sz w:val="24"/>
          <w:szCs w:val="24"/>
        </w:rPr>
        <w:t xml:space="preserve">а) На сколько уменьшится произведение, если все исходные числа уменьшить на 3? </w:t>
      </w:r>
    </w:p>
    <w:p w:rsidR="00A75D3A" w:rsidRPr="00A55329" w:rsidRDefault="00A75D3A" w:rsidP="00B15582">
      <w:pPr>
        <w:rPr>
          <w:sz w:val="24"/>
          <w:szCs w:val="24"/>
        </w:rPr>
      </w:pPr>
      <w:r w:rsidRPr="00A55329">
        <w:rPr>
          <w:sz w:val="24"/>
          <w:szCs w:val="24"/>
        </w:rPr>
        <w:t>б) Укажите какие-нибудь три числа, удовлетворяющие условию задачи.</w:t>
      </w:r>
    </w:p>
    <w:p w:rsidR="00A75D3A" w:rsidRPr="00A55329" w:rsidRDefault="00A75D3A" w:rsidP="00A828F9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11-2</w:t>
      </w:r>
      <w:r w:rsidRPr="00A55329">
        <w:rPr>
          <w:sz w:val="24"/>
          <w:szCs w:val="24"/>
        </w:rPr>
        <w:t xml:space="preserve">. </w:t>
      </w:r>
      <w:r w:rsidRPr="00A55329">
        <w:rPr>
          <w:sz w:val="24"/>
          <w:szCs w:val="24"/>
          <w:lang w:eastAsia="ja-JP"/>
        </w:rPr>
        <w:t>В некоторой системе координат построили график функции </w:t>
      </w:r>
      <w:r w:rsidRPr="00A55329">
        <w:rPr>
          <w:rStyle w:val="a2"/>
          <w:szCs w:val="24"/>
          <w:lang w:eastAsia="ja-JP"/>
        </w:rPr>
        <w:t>y</w:t>
      </w:r>
      <w:r w:rsidRPr="00A55329">
        <w:rPr>
          <w:sz w:val="24"/>
          <w:szCs w:val="24"/>
          <w:lang w:eastAsia="ja-JP"/>
        </w:rPr>
        <w:t xml:space="preserve"> = </w:t>
      </w:r>
      <w:r w:rsidRPr="00A55329">
        <w:rPr>
          <w:rStyle w:val="a1"/>
          <w:sz w:val="24"/>
          <w:szCs w:val="24"/>
          <w:lang w:eastAsia="ja-JP"/>
        </w:rPr>
        <w:t>cos</w:t>
      </w:r>
      <w:r w:rsidRPr="00A55329">
        <w:rPr>
          <w:rStyle w:val="a3"/>
          <w:sz w:val="24"/>
          <w:szCs w:val="24"/>
          <w:lang w:val="ru-RU"/>
        </w:rPr>
        <w:t>2</w:t>
      </w:r>
      <w:r w:rsidRPr="00A55329">
        <w:rPr>
          <w:sz w:val="24"/>
          <w:szCs w:val="24"/>
          <w:lang w:eastAsia="ja-JP"/>
        </w:rPr>
        <w:t> </w:t>
      </w:r>
      <w:r w:rsidRPr="00A55329">
        <w:rPr>
          <w:rStyle w:val="a2"/>
          <w:szCs w:val="24"/>
          <w:lang w:eastAsia="ja-JP"/>
        </w:rPr>
        <w:t>x</w:t>
      </w:r>
      <w:r w:rsidRPr="00A55329">
        <w:rPr>
          <w:sz w:val="24"/>
          <w:szCs w:val="24"/>
          <w:lang w:eastAsia="ja-JP"/>
        </w:rPr>
        <w:t>. После чего к</w:t>
      </w:r>
      <w:r w:rsidRPr="00A55329">
        <w:rPr>
          <w:sz w:val="24"/>
          <w:szCs w:val="24"/>
          <w:lang w:eastAsia="ja-JP"/>
        </w:rPr>
        <w:t>о</w:t>
      </w:r>
      <w:r w:rsidRPr="00A55329">
        <w:rPr>
          <w:sz w:val="24"/>
          <w:szCs w:val="24"/>
          <w:lang w:eastAsia="ja-JP"/>
        </w:rPr>
        <w:t>ординатные оси стерли. Постройте систему координат так, чтобы эта же линия стала графиком функции </w:t>
      </w:r>
      <w:r w:rsidRPr="00A55329">
        <w:rPr>
          <w:rStyle w:val="a2"/>
          <w:szCs w:val="24"/>
          <w:lang w:eastAsia="ja-JP"/>
        </w:rPr>
        <w:t>z</w:t>
      </w:r>
      <w:r w:rsidRPr="00A55329">
        <w:rPr>
          <w:sz w:val="24"/>
          <w:szCs w:val="24"/>
          <w:lang w:eastAsia="ja-JP"/>
        </w:rPr>
        <w:t xml:space="preserve"> = </w:t>
      </w:r>
      <w:r w:rsidRPr="00A55329">
        <w:rPr>
          <w:rStyle w:val="a1"/>
          <w:sz w:val="24"/>
          <w:szCs w:val="24"/>
        </w:rPr>
        <w:t xml:space="preserve">cos </w:t>
      </w:r>
      <w:r w:rsidRPr="00A55329">
        <w:rPr>
          <w:rStyle w:val="a2"/>
          <w:szCs w:val="24"/>
          <w:lang w:eastAsia="ja-JP"/>
        </w:rPr>
        <w:t>t</w:t>
      </w:r>
      <w:r w:rsidRPr="00A55329">
        <w:rPr>
          <w:sz w:val="24"/>
          <w:szCs w:val="24"/>
          <w:lang w:eastAsia="ja-JP"/>
        </w:rPr>
        <w:t> в новой системе координат.</w:t>
      </w:r>
    </w:p>
    <w:p w:rsidR="00A75D3A" w:rsidRPr="00A55329" w:rsidRDefault="00A75D3A" w:rsidP="00A828F9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11-3</w:t>
      </w:r>
      <w:r w:rsidRPr="00A55329">
        <w:rPr>
          <w:sz w:val="24"/>
          <w:szCs w:val="24"/>
        </w:rPr>
        <w:t xml:space="preserve">. Числа 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 xml:space="preserve">, </w:t>
      </w:r>
      <w:r w:rsidRPr="00A55329">
        <w:rPr>
          <w:rStyle w:val="a2"/>
          <w:szCs w:val="24"/>
        </w:rPr>
        <w:t>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2"/>
          <w:szCs w:val="24"/>
        </w:rPr>
        <w:t>c</w:t>
      </w:r>
      <w:r w:rsidRPr="00A55329">
        <w:rPr>
          <w:sz w:val="24"/>
          <w:szCs w:val="24"/>
        </w:rPr>
        <w:t xml:space="preserve"> таковы, что |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2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2"/>
          <w:szCs w:val="24"/>
        </w:rPr>
        <w:t>c</w:t>
      </w:r>
      <w:r w:rsidRPr="00A55329">
        <w:rPr>
          <w:sz w:val="24"/>
          <w:szCs w:val="24"/>
        </w:rPr>
        <w:t>|, |</w:t>
      </w:r>
      <w:r w:rsidRPr="00A55329">
        <w:rPr>
          <w:rStyle w:val="a2"/>
          <w:szCs w:val="24"/>
        </w:rPr>
        <w:t>b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2"/>
          <w:szCs w:val="24"/>
        </w:rPr>
        <w:t>c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>| и |</w:t>
      </w:r>
      <w:r w:rsidRPr="00A55329">
        <w:rPr>
          <w:rStyle w:val="a2"/>
          <w:szCs w:val="24"/>
        </w:rPr>
        <w:t>c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2"/>
          <w:szCs w:val="24"/>
        </w:rPr>
        <w:t>b</w:t>
      </w:r>
      <w:r w:rsidRPr="00A55329">
        <w:rPr>
          <w:sz w:val="24"/>
          <w:szCs w:val="24"/>
        </w:rPr>
        <w:t xml:space="preserve">|. Докажите, что 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2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2"/>
          <w:szCs w:val="24"/>
        </w:rPr>
        <w:t>c</w:t>
      </w:r>
      <w:r w:rsidRPr="00A55329">
        <w:rPr>
          <w:sz w:val="24"/>
          <w:szCs w:val="24"/>
        </w:rPr>
        <w:t xml:space="preserve"> = 0.</w:t>
      </w:r>
    </w:p>
    <w:p w:rsidR="00A75D3A" w:rsidRPr="00A55329" w:rsidRDefault="00A75D3A" w:rsidP="00A828F9">
      <w:pPr>
        <w:rPr>
          <w:sz w:val="24"/>
          <w:szCs w:val="24"/>
          <w:lang w:eastAsia="ja-JP"/>
        </w:rPr>
      </w:pPr>
      <w:r w:rsidRPr="00A55329">
        <w:rPr>
          <w:b/>
          <w:sz w:val="24"/>
          <w:szCs w:val="24"/>
        </w:rPr>
        <w:t>11-4</w:t>
      </w:r>
      <w:r w:rsidRPr="00A55329">
        <w:rPr>
          <w:sz w:val="24"/>
          <w:szCs w:val="24"/>
        </w:rPr>
        <w:t xml:space="preserve">. </w:t>
      </w:r>
      <w:r w:rsidRPr="00A55329">
        <w:rPr>
          <w:sz w:val="24"/>
          <w:szCs w:val="24"/>
          <w:lang w:eastAsia="ja-JP"/>
        </w:rPr>
        <w:t xml:space="preserve">В кубе </w:t>
      </w:r>
      <w:r w:rsidRPr="00A55329">
        <w:rPr>
          <w:rStyle w:val="a2"/>
          <w:szCs w:val="24"/>
        </w:rPr>
        <w:t>ABCDA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rStyle w:val="a2"/>
          <w:szCs w:val="24"/>
        </w:rPr>
        <w:t>B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rStyle w:val="a2"/>
          <w:szCs w:val="24"/>
        </w:rPr>
        <w:t>C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rStyle w:val="a2"/>
          <w:szCs w:val="24"/>
        </w:rPr>
        <w:t>D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sz w:val="24"/>
          <w:szCs w:val="24"/>
          <w:lang w:eastAsia="ja-JP"/>
        </w:rPr>
        <w:t xml:space="preserve"> со стороной 1 проведена диагональ </w:t>
      </w:r>
      <w:r w:rsidRPr="00A55329">
        <w:rPr>
          <w:rStyle w:val="a2"/>
          <w:szCs w:val="24"/>
        </w:rPr>
        <w:t>AC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sz w:val="24"/>
          <w:szCs w:val="24"/>
          <w:lang w:eastAsia="ja-JP"/>
        </w:rPr>
        <w:t xml:space="preserve">. Для каждой точки </w:t>
      </w:r>
      <w:r w:rsidRPr="00A55329">
        <w:rPr>
          <w:rStyle w:val="a2"/>
          <w:szCs w:val="24"/>
        </w:rPr>
        <w:t>N</w:t>
      </w:r>
      <w:r w:rsidRPr="00A55329">
        <w:rPr>
          <w:sz w:val="24"/>
          <w:szCs w:val="24"/>
          <w:lang w:eastAsia="ja-JP"/>
        </w:rPr>
        <w:t xml:space="preserve">, лежащей на этой диагонали, построено сечение куба плоскостью, перпендикулярной </w:t>
      </w:r>
      <w:r w:rsidRPr="00A55329">
        <w:rPr>
          <w:rStyle w:val="a2"/>
          <w:szCs w:val="24"/>
        </w:rPr>
        <w:t>AC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sz w:val="24"/>
          <w:szCs w:val="24"/>
          <w:lang w:eastAsia="ja-JP"/>
        </w:rPr>
        <w:t xml:space="preserve"> и проходящей через </w:t>
      </w:r>
      <w:r w:rsidRPr="00A55329">
        <w:rPr>
          <w:rStyle w:val="a2"/>
          <w:szCs w:val="24"/>
        </w:rPr>
        <w:t>N</w:t>
      </w:r>
      <w:r w:rsidRPr="00A55329">
        <w:rPr>
          <w:sz w:val="24"/>
          <w:szCs w:val="24"/>
          <w:lang w:eastAsia="ja-JP"/>
        </w:rPr>
        <w:t xml:space="preserve">. Пусть </w:t>
      </w:r>
      <w:r w:rsidRPr="00A55329">
        <w:rPr>
          <w:rStyle w:val="a2"/>
          <w:szCs w:val="24"/>
        </w:rPr>
        <w:t>P</w:t>
      </w:r>
      <w:r w:rsidRPr="00A55329">
        <w:rPr>
          <w:sz w:val="24"/>
          <w:szCs w:val="24"/>
          <w:lang w:eastAsia="ja-JP"/>
        </w:rPr>
        <w:t xml:space="preserve"> – периметр этого сечения. Постройте график зависимости </w:t>
      </w:r>
      <w:r w:rsidRPr="00A55329">
        <w:rPr>
          <w:rStyle w:val="a2"/>
          <w:szCs w:val="24"/>
        </w:rPr>
        <w:t>P</w:t>
      </w:r>
      <w:r w:rsidRPr="00A55329">
        <w:rPr>
          <w:sz w:val="24"/>
          <w:szCs w:val="24"/>
          <w:lang w:eastAsia="ja-JP"/>
        </w:rPr>
        <w:t xml:space="preserve"> от в</w:t>
      </w:r>
      <w:r w:rsidRPr="00A55329">
        <w:rPr>
          <w:sz w:val="24"/>
          <w:szCs w:val="24"/>
          <w:lang w:eastAsia="ja-JP"/>
        </w:rPr>
        <w:t>е</w:t>
      </w:r>
      <w:r w:rsidRPr="00A55329">
        <w:rPr>
          <w:sz w:val="24"/>
          <w:szCs w:val="24"/>
          <w:lang w:eastAsia="ja-JP"/>
        </w:rPr>
        <w:t xml:space="preserve">личины </w:t>
      </w:r>
      <w:r w:rsidRPr="00A55329">
        <w:rPr>
          <w:rStyle w:val="a2"/>
          <w:szCs w:val="24"/>
        </w:rPr>
        <w:t>x</w:t>
      </w:r>
      <w:r w:rsidRPr="00A55329">
        <w:rPr>
          <w:sz w:val="24"/>
          <w:szCs w:val="24"/>
          <w:lang w:eastAsia="ja-JP"/>
        </w:rPr>
        <w:t xml:space="preserve"> = </w:t>
      </w:r>
      <w:r w:rsidRPr="00A55329">
        <w:rPr>
          <w:rStyle w:val="a2"/>
          <w:szCs w:val="24"/>
        </w:rPr>
        <w:t>AN</w:t>
      </w:r>
      <w:r w:rsidRPr="00A55329">
        <w:rPr>
          <w:sz w:val="24"/>
          <w:szCs w:val="24"/>
          <w:lang w:eastAsia="ja-JP"/>
        </w:rPr>
        <w:t>.</w:t>
      </w:r>
    </w:p>
    <w:p w:rsidR="00A75D3A" w:rsidRPr="00A55329" w:rsidRDefault="00A75D3A" w:rsidP="00A828F9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11-5</w:t>
      </w:r>
      <w:r w:rsidRPr="00A55329">
        <w:rPr>
          <w:sz w:val="24"/>
          <w:szCs w:val="24"/>
        </w:rPr>
        <w:t>. Дед Мороз готовит подарки. Он разложил 115 конфет в пакеты, причем все они ра</w:t>
      </w:r>
      <w:r w:rsidRPr="00A55329">
        <w:rPr>
          <w:sz w:val="24"/>
          <w:szCs w:val="24"/>
        </w:rPr>
        <w:t>з</w:t>
      </w:r>
      <w:r w:rsidRPr="00A55329">
        <w:rPr>
          <w:sz w:val="24"/>
          <w:szCs w:val="24"/>
        </w:rPr>
        <w:t xml:space="preserve">ные по числу конфет. В трех самых маленьких </w:t>
      </w:r>
      <w:r w:rsidRPr="00A55329">
        <w:rPr>
          <w:sz w:val="24"/>
          <w:szCs w:val="24"/>
          <w:lang w:eastAsia="ja-JP"/>
        </w:rPr>
        <w:t xml:space="preserve">подарках </w:t>
      </w:r>
      <w:r w:rsidRPr="00A55329">
        <w:rPr>
          <w:sz w:val="24"/>
          <w:szCs w:val="24"/>
        </w:rPr>
        <w:t>находится 20 конфет, в трех самых больших – 50. Во сколько пакетов разложены конфеты? Сколько конфет в самом маленьком подарке?</w:t>
      </w:r>
    </w:p>
    <w:p w:rsidR="00A75D3A" w:rsidRDefault="00A75D3A" w:rsidP="00A828F9">
      <w:pPr>
        <w:rPr>
          <w:sz w:val="24"/>
          <w:szCs w:val="24"/>
        </w:rPr>
      </w:pPr>
    </w:p>
    <w:p w:rsidR="00A75D3A" w:rsidRDefault="00A75D3A" w:rsidP="00A828F9">
      <w:pPr>
        <w:rPr>
          <w:sz w:val="24"/>
          <w:szCs w:val="24"/>
        </w:rPr>
      </w:pPr>
    </w:p>
    <w:p w:rsidR="00A75D3A" w:rsidRPr="00A55329" w:rsidRDefault="00A75D3A" w:rsidP="00A828F9">
      <w:pPr>
        <w:rPr>
          <w:sz w:val="24"/>
          <w:szCs w:val="24"/>
        </w:rPr>
      </w:pPr>
    </w:p>
    <w:p w:rsidR="00A75D3A" w:rsidRDefault="00A75D3A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 xml:space="preserve">Муниципальный этап всероссийской олимпиады школьников по математике </w:t>
      </w:r>
    </w:p>
    <w:p w:rsidR="00A75D3A" w:rsidRDefault="00A75D3A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:rsidR="00A75D3A" w:rsidRDefault="00A75D3A" w:rsidP="009072E2">
      <w:pPr>
        <w:ind w:firstLine="0"/>
        <w:jc w:val="center"/>
        <w:rPr>
          <w:b/>
          <w:sz w:val="24"/>
          <w:szCs w:val="24"/>
        </w:rPr>
      </w:pPr>
    </w:p>
    <w:p w:rsidR="00A75D3A" w:rsidRDefault="00A75D3A" w:rsidP="00A55329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11 класс</w:t>
      </w:r>
    </w:p>
    <w:p w:rsidR="00A75D3A" w:rsidRPr="00A55329" w:rsidRDefault="00A75D3A" w:rsidP="00720B80">
      <w:pPr>
        <w:ind w:firstLine="0"/>
        <w:jc w:val="center"/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</w:t>
      </w:r>
      <w:r>
        <w:rPr>
          <w:i/>
          <w:sz w:val="24"/>
        </w:rPr>
        <w:t xml:space="preserve">                </w:t>
      </w:r>
      <w:r w:rsidRPr="00A55329">
        <w:rPr>
          <w:i/>
          <w:sz w:val="24"/>
        </w:rPr>
        <w:t>Максимальный балл – 35</w:t>
      </w:r>
    </w:p>
    <w:p w:rsidR="00A75D3A" w:rsidRPr="00A55329" w:rsidRDefault="00A75D3A" w:rsidP="00A55329">
      <w:pPr>
        <w:ind w:firstLine="0"/>
        <w:jc w:val="center"/>
        <w:rPr>
          <w:b/>
          <w:sz w:val="24"/>
          <w:szCs w:val="24"/>
        </w:rPr>
      </w:pPr>
    </w:p>
    <w:p w:rsidR="00A75D3A" w:rsidRPr="00A55329" w:rsidRDefault="00A75D3A" w:rsidP="009072E2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11-1</w:t>
      </w:r>
      <w:r w:rsidRPr="00A55329">
        <w:rPr>
          <w:sz w:val="24"/>
          <w:szCs w:val="24"/>
        </w:rPr>
        <w:t>. Даны три числа. Если каждое из них уменьшить на 1, то их произведение тоже уменьшится на 1. Если все исходные числа уменьшить на 2, то их произведение тоже умен</w:t>
      </w:r>
      <w:r w:rsidRPr="00A55329">
        <w:rPr>
          <w:sz w:val="24"/>
          <w:szCs w:val="24"/>
        </w:rPr>
        <w:t>ь</w:t>
      </w:r>
      <w:r w:rsidRPr="00A55329">
        <w:rPr>
          <w:sz w:val="24"/>
          <w:szCs w:val="24"/>
        </w:rPr>
        <w:t xml:space="preserve">шится на 2. </w:t>
      </w:r>
    </w:p>
    <w:p w:rsidR="00A75D3A" w:rsidRPr="00A55329" w:rsidRDefault="00A75D3A" w:rsidP="009072E2">
      <w:pPr>
        <w:rPr>
          <w:sz w:val="24"/>
          <w:szCs w:val="24"/>
        </w:rPr>
      </w:pPr>
      <w:r w:rsidRPr="00A55329">
        <w:rPr>
          <w:sz w:val="24"/>
          <w:szCs w:val="24"/>
        </w:rPr>
        <w:t xml:space="preserve">а) На сколько уменьшится произведение, если все исходные числа уменьшить на 3? </w:t>
      </w:r>
    </w:p>
    <w:p w:rsidR="00A75D3A" w:rsidRPr="00A55329" w:rsidRDefault="00A75D3A" w:rsidP="009072E2">
      <w:pPr>
        <w:rPr>
          <w:sz w:val="24"/>
          <w:szCs w:val="24"/>
        </w:rPr>
      </w:pPr>
      <w:r w:rsidRPr="00A55329">
        <w:rPr>
          <w:sz w:val="24"/>
          <w:szCs w:val="24"/>
        </w:rPr>
        <w:t>б) Укажите какие-нибудь три числа, удовлетворяющие условию задачи.</w:t>
      </w:r>
    </w:p>
    <w:p w:rsidR="00A75D3A" w:rsidRPr="00A55329" w:rsidRDefault="00A75D3A" w:rsidP="009072E2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11-2</w:t>
      </w:r>
      <w:r w:rsidRPr="00A55329">
        <w:rPr>
          <w:sz w:val="24"/>
          <w:szCs w:val="24"/>
        </w:rPr>
        <w:t xml:space="preserve">. </w:t>
      </w:r>
      <w:r w:rsidRPr="00A55329">
        <w:rPr>
          <w:sz w:val="24"/>
          <w:szCs w:val="24"/>
          <w:lang w:eastAsia="ja-JP"/>
        </w:rPr>
        <w:t>В некоторой системе координат построили график функции </w:t>
      </w:r>
      <w:r w:rsidRPr="00A55329">
        <w:rPr>
          <w:rStyle w:val="a2"/>
          <w:szCs w:val="24"/>
          <w:lang w:eastAsia="ja-JP"/>
        </w:rPr>
        <w:t>y</w:t>
      </w:r>
      <w:r w:rsidRPr="00A55329">
        <w:rPr>
          <w:sz w:val="24"/>
          <w:szCs w:val="24"/>
          <w:lang w:eastAsia="ja-JP"/>
        </w:rPr>
        <w:t xml:space="preserve"> = </w:t>
      </w:r>
      <w:r w:rsidRPr="00A55329">
        <w:rPr>
          <w:rStyle w:val="a1"/>
          <w:sz w:val="24"/>
          <w:szCs w:val="24"/>
          <w:lang w:eastAsia="ja-JP"/>
        </w:rPr>
        <w:t>cos</w:t>
      </w:r>
      <w:r w:rsidRPr="00A55329">
        <w:rPr>
          <w:rStyle w:val="a3"/>
          <w:sz w:val="24"/>
          <w:szCs w:val="24"/>
          <w:lang w:val="ru-RU"/>
        </w:rPr>
        <w:t>2</w:t>
      </w:r>
      <w:r w:rsidRPr="00A55329">
        <w:rPr>
          <w:sz w:val="24"/>
          <w:szCs w:val="24"/>
          <w:lang w:eastAsia="ja-JP"/>
        </w:rPr>
        <w:t> </w:t>
      </w:r>
      <w:r w:rsidRPr="00A55329">
        <w:rPr>
          <w:rStyle w:val="a2"/>
          <w:szCs w:val="24"/>
          <w:lang w:eastAsia="ja-JP"/>
        </w:rPr>
        <w:t>x</w:t>
      </w:r>
      <w:r w:rsidRPr="00A55329">
        <w:rPr>
          <w:sz w:val="24"/>
          <w:szCs w:val="24"/>
          <w:lang w:eastAsia="ja-JP"/>
        </w:rPr>
        <w:t>. После чего к</w:t>
      </w:r>
      <w:r w:rsidRPr="00A55329">
        <w:rPr>
          <w:sz w:val="24"/>
          <w:szCs w:val="24"/>
          <w:lang w:eastAsia="ja-JP"/>
        </w:rPr>
        <w:t>о</w:t>
      </w:r>
      <w:r w:rsidRPr="00A55329">
        <w:rPr>
          <w:sz w:val="24"/>
          <w:szCs w:val="24"/>
          <w:lang w:eastAsia="ja-JP"/>
        </w:rPr>
        <w:t>ординатные оси стерли. Постройте систему координат так, чтобы эта же линия стала графиком функции </w:t>
      </w:r>
      <w:r w:rsidRPr="00A55329">
        <w:rPr>
          <w:rStyle w:val="a2"/>
          <w:szCs w:val="24"/>
          <w:lang w:eastAsia="ja-JP"/>
        </w:rPr>
        <w:t>z</w:t>
      </w:r>
      <w:r w:rsidRPr="00A55329">
        <w:rPr>
          <w:sz w:val="24"/>
          <w:szCs w:val="24"/>
          <w:lang w:eastAsia="ja-JP"/>
        </w:rPr>
        <w:t xml:space="preserve"> = </w:t>
      </w:r>
      <w:r w:rsidRPr="00A55329">
        <w:rPr>
          <w:rStyle w:val="a1"/>
          <w:sz w:val="24"/>
          <w:szCs w:val="24"/>
        </w:rPr>
        <w:t xml:space="preserve">cos </w:t>
      </w:r>
      <w:r w:rsidRPr="00A55329">
        <w:rPr>
          <w:rStyle w:val="a2"/>
          <w:szCs w:val="24"/>
          <w:lang w:eastAsia="ja-JP"/>
        </w:rPr>
        <w:t>t</w:t>
      </w:r>
      <w:r w:rsidRPr="00A55329">
        <w:rPr>
          <w:sz w:val="24"/>
          <w:szCs w:val="24"/>
          <w:lang w:eastAsia="ja-JP"/>
        </w:rPr>
        <w:t> в новой системе координат.</w:t>
      </w:r>
    </w:p>
    <w:p w:rsidR="00A75D3A" w:rsidRPr="00A55329" w:rsidRDefault="00A75D3A" w:rsidP="009072E2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11-3</w:t>
      </w:r>
      <w:r w:rsidRPr="00A55329">
        <w:rPr>
          <w:sz w:val="24"/>
          <w:szCs w:val="24"/>
        </w:rPr>
        <w:t xml:space="preserve">. Числа 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 xml:space="preserve">, </w:t>
      </w:r>
      <w:r w:rsidRPr="00A55329">
        <w:rPr>
          <w:rStyle w:val="a2"/>
          <w:szCs w:val="24"/>
        </w:rPr>
        <w:t>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2"/>
          <w:szCs w:val="24"/>
        </w:rPr>
        <w:t>c</w:t>
      </w:r>
      <w:r w:rsidRPr="00A55329">
        <w:rPr>
          <w:sz w:val="24"/>
          <w:szCs w:val="24"/>
        </w:rPr>
        <w:t xml:space="preserve"> таковы, что |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2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2"/>
          <w:szCs w:val="24"/>
        </w:rPr>
        <w:t>c</w:t>
      </w:r>
      <w:r w:rsidRPr="00A55329">
        <w:rPr>
          <w:sz w:val="24"/>
          <w:szCs w:val="24"/>
        </w:rPr>
        <w:t>|, |</w:t>
      </w:r>
      <w:r w:rsidRPr="00A55329">
        <w:rPr>
          <w:rStyle w:val="a2"/>
          <w:szCs w:val="24"/>
        </w:rPr>
        <w:t>b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2"/>
          <w:szCs w:val="24"/>
        </w:rPr>
        <w:t>c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>| и |</w:t>
      </w:r>
      <w:r w:rsidRPr="00A55329">
        <w:rPr>
          <w:rStyle w:val="a2"/>
          <w:szCs w:val="24"/>
        </w:rPr>
        <w:t>c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2"/>
          <w:szCs w:val="24"/>
        </w:rPr>
        <w:t>b</w:t>
      </w:r>
      <w:r w:rsidRPr="00A55329">
        <w:rPr>
          <w:sz w:val="24"/>
          <w:szCs w:val="24"/>
        </w:rPr>
        <w:t xml:space="preserve">|. Докажите, что </w:t>
      </w:r>
      <w:r w:rsidRPr="00A55329">
        <w:rPr>
          <w:rStyle w:val="a2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2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2"/>
          <w:szCs w:val="24"/>
        </w:rPr>
        <w:t>c</w:t>
      </w:r>
      <w:r w:rsidRPr="00A55329">
        <w:rPr>
          <w:sz w:val="24"/>
          <w:szCs w:val="24"/>
        </w:rPr>
        <w:t xml:space="preserve"> = 0.</w:t>
      </w:r>
    </w:p>
    <w:p w:rsidR="00A75D3A" w:rsidRPr="00A55329" w:rsidRDefault="00A75D3A" w:rsidP="009072E2">
      <w:pPr>
        <w:rPr>
          <w:sz w:val="24"/>
          <w:szCs w:val="24"/>
          <w:lang w:eastAsia="ja-JP"/>
        </w:rPr>
      </w:pPr>
      <w:r w:rsidRPr="00A55329">
        <w:rPr>
          <w:b/>
          <w:sz w:val="24"/>
          <w:szCs w:val="24"/>
        </w:rPr>
        <w:t>11-4</w:t>
      </w:r>
      <w:r w:rsidRPr="00A55329">
        <w:rPr>
          <w:sz w:val="24"/>
          <w:szCs w:val="24"/>
        </w:rPr>
        <w:t xml:space="preserve">. </w:t>
      </w:r>
      <w:r w:rsidRPr="00A55329">
        <w:rPr>
          <w:sz w:val="24"/>
          <w:szCs w:val="24"/>
          <w:lang w:eastAsia="ja-JP"/>
        </w:rPr>
        <w:t xml:space="preserve">В кубе </w:t>
      </w:r>
      <w:r w:rsidRPr="00A55329">
        <w:rPr>
          <w:rStyle w:val="a2"/>
          <w:szCs w:val="24"/>
        </w:rPr>
        <w:t>ABCDA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rStyle w:val="a2"/>
          <w:szCs w:val="24"/>
        </w:rPr>
        <w:t>B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rStyle w:val="a2"/>
          <w:szCs w:val="24"/>
        </w:rPr>
        <w:t>C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rStyle w:val="a2"/>
          <w:szCs w:val="24"/>
        </w:rPr>
        <w:t>D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sz w:val="24"/>
          <w:szCs w:val="24"/>
          <w:lang w:eastAsia="ja-JP"/>
        </w:rPr>
        <w:t xml:space="preserve"> со стороной 1 проведена диагональ </w:t>
      </w:r>
      <w:r w:rsidRPr="00A55329">
        <w:rPr>
          <w:rStyle w:val="a2"/>
          <w:szCs w:val="24"/>
        </w:rPr>
        <w:t>AC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sz w:val="24"/>
          <w:szCs w:val="24"/>
          <w:lang w:eastAsia="ja-JP"/>
        </w:rPr>
        <w:t xml:space="preserve">. Для каждой точки </w:t>
      </w:r>
      <w:r w:rsidRPr="00A55329">
        <w:rPr>
          <w:rStyle w:val="a2"/>
          <w:szCs w:val="24"/>
        </w:rPr>
        <w:t>N</w:t>
      </w:r>
      <w:r w:rsidRPr="00A55329">
        <w:rPr>
          <w:sz w:val="24"/>
          <w:szCs w:val="24"/>
          <w:lang w:eastAsia="ja-JP"/>
        </w:rPr>
        <w:t xml:space="preserve">, лежащей на этой диагонали, построено сечение куба плоскостью, перпендикулярной </w:t>
      </w:r>
      <w:r w:rsidRPr="00A55329">
        <w:rPr>
          <w:rStyle w:val="a2"/>
          <w:szCs w:val="24"/>
        </w:rPr>
        <w:t>AC</w:t>
      </w:r>
      <w:r w:rsidRPr="00A55329">
        <w:rPr>
          <w:rStyle w:val="a0"/>
          <w:sz w:val="24"/>
          <w:szCs w:val="24"/>
          <w:lang w:val="ru-RU"/>
        </w:rPr>
        <w:t>1</w:t>
      </w:r>
      <w:r w:rsidRPr="00A55329">
        <w:rPr>
          <w:sz w:val="24"/>
          <w:szCs w:val="24"/>
          <w:lang w:eastAsia="ja-JP"/>
        </w:rPr>
        <w:t xml:space="preserve"> и проходящей через </w:t>
      </w:r>
      <w:r w:rsidRPr="00A55329">
        <w:rPr>
          <w:rStyle w:val="a2"/>
          <w:szCs w:val="24"/>
        </w:rPr>
        <w:t>N</w:t>
      </w:r>
      <w:r w:rsidRPr="00A55329">
        <w:rPr>
          <w:sz w:val="24"/>
          <w:szCs w:val="24"/>
          <w:lang w:eastAsia="ja-JP"/>
        </w:rPr>
        <w:t xml:space="preserve">. Пусть </w:t>
      </w:r>
      <w:r w:rsidRPr="00A55329">
        <w:rPr>
          <w:rStyle w:val="a2"/>
          <w:szCs w:val="24"/>
        </w:rPr>
        <w:t>P</w:t>
      </w:r>
      <w:r w:rsidRPr="00A55329">
        <w:rPr>
          <w:sz w:val="24"/>
          <w:szCs w:val="24"/>
          <w:lang w:eastAsia="ja-JP"/>
        </w:rPr>
        <w:t xml:space="preserve"> – периметр этого сечения. Постройте график зависимости </w:t>
      </w:r>
      <w:r w:rsidRPr="00A55329">
        <w:rPr>
          <w:rStyle w:val="a2"/>
          <w:szCs w:val="24"/>
        </w:rPr>
        <w:t>P</w:t>
      </w:r>
      <w:r w:rsidRPr="00A55329">
        <w:rPr>
          <w:sz w:val="24"/>
          <w:szCs w:val="24"/>
          <w:lang w:eastAsia="ja-JP"/>
        </w:rPr>
        <w:t xml:space="preserve"> от в</w:t>
      </w:r>
      <w:r w:rsidRPr="00A55329">
        <w:rPr>
          <w:sz w:val="24"/>
          <w:szCs w:val="24"/>
          <w:lang w:eastAsia="ja-JP"/>
        </w:rPr>
        <w:t>е</w:t>
      </w:r>
      <w:r w:rsidRPr="00A55329">
        <w:rPr>
          <w:sz w:val="24"/>
          <w:szCs w:val="24"/>
          <w:lang w:eastAsia="ja-JP"/>
        </w:rPr>
        <w:t xml:space="preserve">личины </w:t>
      </w:r>
      <w:r w:rsidRPr="00A55329">
        <w:rPr>
          <w:rStyle w:val="a2"/>
          <w:szCs w:val="24"/>
        </w:rPr>
        <w:t>x</w:t>
      </w:r>
      <w:r w:rsidRPr="00A55329">
        <w:rPr>
          <w:sz w:val="24"/>
          <w:szCs w:val="24"/>
          <w:lang w:eastAsia="ja-JP"/>
        </w:rPr>
        <w:t xml:space="preserve"> = </w:t>
      </w:r>
      <w:r w:rsidRPr="00A55329">
        <w:rPr>
          <w:rStyle w:val="a2"/>
          <w:szCs w:val="24"/>
        </w:rPr>
        <w:t>AN</w:t>
      </w:r>
      <w:r w:rsidRPr="00A55329">
        <w:rPr>
          <w:sz w:val="24"/>
          <w:szCs w:val="24"/>
          <w:lang w:eastAsia="ja-JP"/>
        </w:rPr>
        <w:t>.</w:t>
      </w:r>
    </w:p>
    <w:p w:rsidR="00A75D3A" w:rsidRPr="00A55329" w:rsidRDefault="00A75D3A" w:rsidP="009072E2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11-5</w:t>
      </w:r>
      <w:r w:rsidRPr="00A55329">
        <w:rPr>
          <w:sz w:val="24"/>
          <w:szCs w:val="24"/>
        </w:rPr>
        <w:t>. Дед Мороз готовит подарки. Он разложил 115 конфет в пакеты, причем все они ра</w:t>
      </w:r>
      <w:r w:rsidRPr="00A55329">
        <w:rPr>
          <w:sz w:val="24"/>
          <w:szCs w:val="24"/>
        </w:rPr>
        <w:t>з</w:t>
      </w:r>
      <w:r w:rsidRPr="00A55329">
        <w:rPr>
          <w:sz w:val="24"/>
          <w:szCs w:val="24"/>
        </w:rPr>
        <w:t xml:space="preserve">ные по числу конфет. В трех самых маленьких </w:t>
      </w:r>
      <w:r w:rsidRPr="00A55329">
        <w:rPr>
          <w:sz w:val="24"/>
          <w:szCs w:val="24"/>
          <w:lang w:eastAsia="ja-JP"/>
        </w:rPr>
        <w:t xml:space="preserve">подарках </w:t>
      </w:r>
      <w:r w:rsidRPr="00A55329">
        <w:rPr>
          <w:sz w:val="24"/>
          <w:szCs w:val="24"/>
        </w:rPr>
        <w:t>находится 20 конфет, в трех самых больших – 50. Во сколько пакетов разложены конфеты? Сколько конфет в самом маленьком подарке?</w:t>
      </w:r>
      <w:r>
        <w:rPr>
          <w:sz w:val="24"/>
          <w:szCs w:val="24"/>
        </w:rPr>
        <w:t>0</w:t>
      </w:r>
    </w:p>
    <w:sectPr w:rsidR="00A75D3A" w:rsidRPr="00A55329" w:rsidSect="000312CB">
      <w:pgSz w:w="11906" w:h="16838"/>
      <w:pgMar w:top="1135" w:right="851" w:bottom="71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03C68"/>
    <w:multiLevelType w:val="hybridMultilevel"/>
    <w:tmpl w:val="13F6291C"/>
    <w:lvl w:ilvl="0" w:tplc="51D269EC">
      <w:start w:val="1"/>
      <w:numFmt w:val="decimal"/>
      <w:lvlText w:val="%1."/>
      <w:lvlJc w:val="left"/>
      <w:pPr>
        <w:ind w:left="8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1">
    <w:nsid w:val="1790231D"/>
    <w:multiLevelType w:val="hybridMultilevel"/>
    <w:tmpl w:val="89ECCC14"/>
    <w:lvl w:ilvl="0" w:tplc="0CCEAE8A">
      <w:start w:val="1"/>
      <w:numFmt w:val="decimal"/>
      <w:lvlText w:val="%1)"/>
      <w:lvlJc w:val="left"/>
      <w:pPr>
        <w:ind w:left="8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2">
    <w:nsid w:val="218642B5"/>
    <w:multiLevelType w:val="hybridMultilevel"/>
    <w:tmpl w:val="9348A464"/>
    <w:lvl w:ilvl="0" w:tplc="8F4843EE">
      <w:start w:val="1"/>
      <w:numFmt w:val="decimal"/>
      <w:lvlText w:val="%1."/>
      <w:lvlJc w:val="left"/>
      <w:pPr>
        <w:ind w:left="8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3">
    <w:nsid w:val="263334F4"/>
    <w:multiLevelType w:val="hybridMultilevel"/>
    <w:tmpl w:val="F33CDED4"/>
    <w:lvl w:ilvl="0" w:tplc="98FC7DF0">
      <w:start w:val="1"/>
      <w:numFmt w:val="decimal"/>
      <w:lvlText w:val="%1."/>
      <w:lvlJc w:val="left"/>
      <w:pPr>
        <w:ind w:left="8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4">
    <w:nsid w:val="2714604B"/>
    <w:multiLevelType w:val="hybridMultilevel"/>
    <w:tmpl w:val="3FC6EA32"/>
    <w:lvl w:ilvl="0" w:tplc="5A921D74">
      <w:start w:val="1"/>
      <w:numFmt w:val="decimal"/>
      <w:lvlText w:val="%1)"/>
      <w:lvlJc w:val="left"/>
      <w:pPr>
        <w:ind w:left="8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5">
    <w:nsid w:val="3CF005F7"/>
    <w:multiLevelType w:val="hybridMultilevel"/>
    <w:tmpl w:val="40FEE570"/>
    <w:lvl w:ilvl="0" w:tplc="62281A66">
      <w:start w:val="1"/>
      <w:numFmt w:val="decimal"/>
      <w:lvlText w:val="%1."/>
      <w:lvlJc w:val="left"/>
      <w:pPr>
        <w:ind w:left="8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6">
    <w:nsid w:val="46933F5A"/>
    <w:multiLevelType w:val="hybridMultilevel"/>
    <w:tmpl w:val="317A9AAC"/>
    <w:lvl w:ilvl="0" w:tplc="4244BDC2">
      <w:start w:val="1"/>
      <w:numFmt w:val="decimal"/>
      <w:lvlText w:val="%1)"/>
      <w:lvlJc w:val="left"/>
      <w:pPr>
        <w:ind w:left="8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5004"/>
    <w:rsid w:val="000121E7"/>
    <w:rsid w:val="000135A7"/>
    <w:rsid w:val="0001554E"/>
    <w:rsid w:val="00015DA0"/>
    <w:rsid w:val="0001653C"/>
    <w:rsid w:val="000312CB"/>
    <w:rsid w:val="000371C4"/>
    <w:rsid w:val="00045D83"/>
    <w:rsid w:val="0006167F"/>
    <w:rsid w:val="00061A1F"/>
    <w:rsid w:val="000644FF"/>
    <w:rsid w:val="000660A2"/>
    <w:rsid w:val="00080C6B"/>
    <w:rsid w:val="00081655"/>
    <w:rsid w:val="0008680D"/>
    <w:rsid w:val="000A5024"/>
    <w:rsid w:val="000A7241"/>
    <w:rsid w:val="000B137C"/>
    <w:rsid w:val="000D0ACB"/>
    <w:rsid w:val="000D6A8E"/>
    <w:rsid w:val="000F2149"/>
    <w:rsid w:val="00114EE6"/>
    <w:rsid w:val="00120D35"/>
    <w:rsid w:val="001266F0"/>
    <w:rsid w:val="00127374"/>
    <w:rsid w:val="00135931"/>
    <w:rsid w:val="00143DFB"/>
    <w:rsid w:val="001607AC"/>
    <w:rsid w:val="0016146F"/>
    <w:rsid w:val="00161715"/>
    <w:rsid w:val="00165731"/>
    <w:rsid w:val="001745B0"/>
    <w:rsid w:val="00174B1A"/>
    <w:rsid w:val="00177C88"/>
    <w:rsid w:val="00192B5E"/>
    <w:rsid w:val="001938FF"/>
    <w:rsid w:val="001942B0"/>
    <w:rsid w:val="00195B1D"/>
    <w:rsid w:val="00196336"/>
    <w:rsid w:val="001A1E48"/>
    <w:rsid w:val="001C493C"/>
    <w:rsid w:val="001D13CA"/>
    <w:rsid w:val="001D19D3"/>
    <w:rsid w:val="001D4D8D"/>
    <w:rsid w:val="001D7203"/>
    <w:rsid w:val="001E007C"/>
    <w:rsid w:val="001E028F"/>
    <w:rsid w:val="001E2A34"/>
    <w:rsid w:val="00202704"/>
    <w:rsid w:val="002029E7"/>
    <w:rsid w:val="00212833"/>
    <w:rsid w:val="00215A0A"/>
    <w:rsid w:val="002217A2"/>
    <w:rsid w:val="0022385A"/>
    <w:rsid w:val="002439D1"/>
    <w:rsid w:val="00246D6D"/>
    <w:rsid w:val="00261E6F"/>
    <w:rsid w:val="00262312"/>
    <w:rsid w:val="00276028"/>
    <w:rsid w:val="00276789"/>
    <w:rsid w:val="00277B95"/>
    <w:rsid w:val="00287E88"/>
    <w:rsid w:val="002A2AB6"/>
    <w:rsid w:val="002A582E"/>
    <w:rsid w:val="002B03AD"/>
    <w:rsid w:val="002B5F14"/>
    <w:rsid w:val="002C2604"/>
    <w:rsid w:val="002C3BF0"/>
    <w:rsid w:val="002D0C00"/>
    <w:rsid w:val="002D39D7"/>
    <w:rsid w:val="002D485F"/>
    <w:rsid w:val="002F275B"/>
    <w:rsid w:val="002F3782"/>
    <w:rsid w:val="002F6C24"/>
    <w:rsid w:val="003019A7"/>
    <w:rsid w:val="003033CF"/>
    <w:rsid w:val="00311A08"/>
    <w:rsid w:val="003156F6"/>
    <w:rsid w:val="00342917"/>
    <w:rsid w:val="00346395"/>
    <w:rsid w:val="00354636"/>
    <w:rsid w:val="00361AE4"/>
    <w:rsid w:val="003637EC"/>
    <w:rsid w:val="00374C23"/>
    <w:rsid w:val="00380950"/>
    <w:rsid w:val="00382400"/>
    <w:rsid w:val="00386631"/>
    <w:rsid w:val="003950E9"/>
    <w:rsid w:val="003A1CF1"/>
    <w:rsid w:val="003D7E8B"/>
    <w:rsid w:val="003E0C51"/>
    <w:rsid w:val="003E152B"/>
    <w:rsid w:val="003F040F"/>
    <w:rsid w:val="003F615F"/>
    <w:rsid w:val="003F642D"/>
    <w:rsid w:val="00401EFE"/>
    <w:rsid w:val="00402009"/>
    <w:rsid w:val="00406C31"/>
    <w:rsid w:val="0041292F"/>
    <w:rsid w:val="00415C15"/>
    <w:rsid w:val="00416899"/>
    <w:rsid w:val="004227B4"/>
    <w:rsid w:val="00422A8D"/>
    <w:rsid w:val="004232CD"/>
    <w:rsid w:val="00430C44"/>
    <w:rsid w:val="004322F8"/>
    <w:rsid w:val="00433990"/>
    <w:rsid w:val="004443EA"/>
    <w:rsid w:val="004456AA"/>
    <w:rsid w:val="004524AF"/>
    <w:rsid w:val="004533AE"/>
    <w:rsid w:val="004753F6"/>
    <w:rsid w:val="00483ECE"/>
    <w:rsid w:val="004845F6"/>
    <w:rsid w:val="00485EEC"/>
    <w:rsid w:val="004903C3"/>
    <w:rsid w:val="004910D9"/>
    <w:rsid w:val="004926E8"/>
    <w:rsid w:val="00493527"/>
    <w:rsid w:val="004A02C1"/>
    <w:rsid w:val="004A5D9A"/>
    <w:rsid w:val="004B2A48"/>
    <w:rsid w:val="004B3D4C"/>
    <w:rsid w:val="004B5C16"/>
    <w:rsid w:val="004C7A8A"/>
    <w:rsid w:val="004D59A1"/>
    <w:rsid w:val="004E265E"/>
    <w:rsid w:val="004F1041"/>
    <w:rsid w:val="004F6D1F"/>
    <w:rsid w:val="0050389E"/>
    <w:rsid w:val="00512094"/>
    <w:rsid w:val="00512AC7"/>
    <w:rsid w:val="00514DBB"/>
    <w:rsid w:val="00516AFE"/>
    <w:rsid w:val="00517226"/>
    <w:rsid w:val="005208A8"/>
    <w:rsid w:val="0052321D"/>
    <w:rsid w:val="005315E5"/>
    <w:rsid w:val="0054671F"/>
    <w:rsid w:val="0055078F"/>
    <w:rsid w:val="00550A86"/>
    <w:rsid w:val="005515C1"/>
    <w:rsid w:val="0055365B"/>
    <w:rsid w:val="00556474"/>
    <w:rsid w:val="00562214"/>
    <w:rsid w:val="00562BD6"/>
    <w:rsid w:val="0056518A"/>
    <w:rsid w:val="00565D0E"/>
    <w:rsid w:val="00586E76"/>
    <w:rsid w:val="005A1A43"/>
    <w:rsid w:val="005B576C"/>
    <w:rsid w:val="005B7985"/>
    <w:rsid w:val="005C3AB4"/>
    <w:rsid w:val="005C6F33"/>
    <w:rsid w:val="005C7B57"/>
    <w:rsid w:val="005D6820"/>
    <w:rsid w:val="005D6902"/>
    <w:rsid w:val="005D6EEB"/>
    <w:rsid w:val="005D7434"/>
    <w:rsid w:val="005E0040"/>
    <w:rsid w:val="005E53F4"/>
    <w:rsid w:val="005F146A"/>
    <w:rsid w:val="005F6513"/>
    <w:rsid w:val="005F67E5"/>
    <w:rsid w:val="0060412E"/>
    <w:rsid w:val="006158B0"/>
    <w:rsid w:val="00621710"/>
    <w:rsid w:val="006253EF"/>
    <w:rsid w:val="00630E56"/>
    <w:rsid w:val="006518A9"/>
    <w:rsid w:val="00656684"/>
    <w:rsid w:val="00662844"/>
    <w:rsid w:val="006633F9"/>
    <w:rsid w:val="006705EC"/>
    <w:rsid w:val="00671816"/>
    <w:rsid w:val="00672B59"/>
    <w:rsid w:val="00677B17"/>
    <w:rsid w:val="006A550D"/>
    <w:rsid w:val="006A5CF1"/>
    <w:rsid w:val="006A6A2D"/>
    <w:rsid w:val="006B1EC7"/>
    <w:rsid w:val="006B27B5"/>
    <w:rsid w:val="006C33C0"/>
    <w:rsid w:val="006C3C21"/>
    <w:rsid w:val="006C45D1"/>
    <w:rsid w:val="006C67DB"/>
    <w:rsid w:val="006D5DE4"/>
    <w:rsid w:val="006E090A"/>
    <w:rsid w:val="006E21BD"/>
    <w:rsid w:val="006E4C91"/>
    <w:rsid w:val="006E7384"/>
    <w:rsid w:val="006F764E"/>
    <w:rsid w:val="006F7A56"/>
    <w:rsid w:val="00706B82"/>
    <w:rsid w:val="0071126C"/>
    <w:rsid w:val="00720B80"/>
    <w:rsid w:val="00727373"/>
    <w:rsid w:val="00731719"/>
    <w:rsid w:val="00734777"/>
    <w:rsid w:val="00744DC1"/>
    <w:rsid w:val="007578C2"/>
    <w:rsid w:val="007709E3"/>
    <w:rsid w:val="00774D8A"/>
    <w:rsid w:val="007809F1"/>
    <w:rsid w:val="00783244"/>
    <w:rsid w:val="007912B5"/>
    <w:rsid w:val="00792A19"/>
    <w:rsid w:val="007A034C"/>
    <w:rsid w:val="007A05BE"/>
    <w:rsid w:val="007A27D1"/>
    <w:rsid w:val="007A6730"/>
    <w:rsid w:val="007A70ED"/>
    <w:rsid w:val="007B5E8E"/>
    <w:rsid w:val="007B68C9"/>
    <w:rsid w:val="007B6F54"/>
    <w:rsid w:val="007C34FE"/>
    <w:rsid w:val="007C5DAB"/>
    <w:rsid w:val="007C5EF8"/>
    <w:rsid w:val="007D5E87"/>
    <w:rsid w:val="007E0767"/>
    <w:rsid w:val="007F06D0"/>
    <w:rsid w:val="007F0B67"/>
    <w:rsid w:val="007F5AA4"/>
    <w:rsid w:val="00803CDE"/>
    <w:rsid w:val="00806ABA"/>
    <w:rsid w:val="00810609"/>
    <w:rsid w:val="0081416B"/>
    <w:rsid w:val="00816536"/>
    <w:rsid w:val="00820C68"/>
    <w:rsid w:val="00821310"/>
    <w:rsid w:val="0083298D"/>
    <w:rsid w:val="00834803"/>
    <w:rsid w:val="00836430"/>
    <w:rsid w:val="0084661C"/>
    <w:rsid w:val="008528F9"/>
    <w:rsid w:val="008537E9"/>
    <w:rsid w:val="0086612D"/>
    <w:rsid w:val="0087023A"/>
    <w:rsid w:val="00874373"/>
    <w:rsid w:val="008743E3"/>
    <w:rsid w:val="00875E34"/>
    <w:rsid w:val="00877BB6"/>
    <w:rsid w:val="008A7339"/>
    <w:rsid w:val="008B5F37"/>
    <w:rsid w:val="008C2A2B"/>
    <w:rsid w:val="008C5BDB"/>
    <w:rsid w:val="008C7379"/>
    <w:rsid w:val="008D4828"/>
    <w:rsid w:val="008E0178"/>
    <w:rsid w:val="008F08C7"/>
    <w:rsid w:val="008F2182"/>
    <w:rsid w:val="008F35BA"/>
    <w:rsid w:val="008F4F8C"/>
    <w:rsid w:val="008F67C5"/>
    <w:rsid w:val="0090404A"/>
    <w:rsid w:val="009072E2"/>
    <w:rsid w:val="00910FD7"/>
    <w:rsid w:val="009150E4"/>
    <w:rsid w:val="009213BF"/>
    <w:rsid w:val="00927749"/>
    <w:rsid w:val="0093192B"/>
    <w:rsid w:val="00935105"/>
    <w:rsid w:val="00956F69"/>
    <w:rsid w:val="00957ACC"/>
    <w:rsid w:val="00957CFB"/>
    <w:rsid w:val="00961FA2"/>
    <w:rsid w:val="009660D7"/>
    <w:rsid w:val="00985641"/>
    <w:rsid w:val="00994D60"/>
    <w:rsid w:val="00997C22"/>
    <w:rsid w:val="009A6024"/>
    <w:rsid w:val="009B0669"/>
    <w:rsid w:val="009B51D5"/>
    <w:rsid w:val="009B5ABF"/>
    <w:rsid w:val="009B68D7"/>
    <w:rsid w:val="009D363C"/>
    <w:rsid w:val="009F0F6B"/>
    <w:rsid w:val="009F2DB0"/>
    <w:rsid w:val="009F5B82"/>
    <w:rsid w:val="009F6207"/>
    <w:rsid w:val="009F63DC"/>
    <w:rsid w:val="00A04EA1"/>
    <w:rsid w:val="00A335D3"/>
    <w:rsid w:val="00A44645"/>
    <w:rsid w:val="00A46BCB"/>
    <w:rsid w:val="00A478B1"/>
    <w:rsid w:val="00A50B77"/>
    <w:rsid w:val="00A55329"/>
    <w:rsid w:val="00A62C05"/>
    <w:rsid w:val="00A631F4"/>
    <w:rsid w:val="00A71315"/>
    <w:rsid w:val="00A75D3A"/>
    <w:rsid w:val="00A75D5B"/>
    <w:rsid w:val="00A772F2"/>
    <w:rsid w:val="00A828F9"/>
    <w:rsid w:val="00A82EBD"/>
    <w:rsid w:val="00A91EF7"/>
    <w:rsid w:val="00AA4EE8"/>
    <w:rsid w:val="00AA694A"/>
    <w:rsid w:val="00AB20C8"/>
    <w:rsid w:val="00AB2CE2"/>
    <w:rsid w:val="00AB7149"/>
    <w:rsid w:val="00AB72DE"/>
    <w:rsid w:val="00AC77A4"/>
    <w:rsid w:val="00AD02C8"/>
    <w:rsid w:val="00AD236C"/>
    <w:rsid w:val="00AE20BD"/>
    <w:rsid w:val="00AE57EF"/>
    <w:rsid w:val="00AE6D61"/>
    <w:rsid w:val="00AF4236"/>
    <w:rsid w:val="00B15582"/>
    <w:rsid w:val="00B17697"/>
    <w:rsid w:val="00B25B5E"/>
    <w:rsid w:val="00B3107C"/>
    <w:rsid w:val="00B32403"/>
    <w:rsid w:val="00B416BB"/>
    <w:rsid w:val="00B439E8"/>
    <w:rsid w:val="00B4690A"/>
    <w:rsid w:val="00B5060A"/>
    <w:rsid w:val="00B52A80"/>
    <w:rsid w:val="00B53488"/>
    <w:rsid w:val="00B546F3"/>
    <w:rsid w:val="00B609B3"/>
    <w:rsid w:val="00B713CC"/>
    <w:rsid w:val="00B73EDF"/>
    <w:rsid w:val="00B7461E"/>
    <w:rsid w:val="00B81CC7"/>
    <w:rsid w:val="00B8427E"/>
    <w:rsid w:val="00B847E0"/>
    <w:rsid w:val="00B86C1A"/>
    <w:rsid w:val="00B91BE4"/>
    <w:rsid w:val="00B93009"/>
    <w:rsid w:val="00BA7113"/>
    <w:rsid w:val="00BB0AAE"/>
    <w:rsid w:val="00BB4E1B"/>
    <w:rsid w:val="00BB5AD2"/>
    <w:rsid w:val="00BB6765"/>
    <w:rsid w:val="00BB7B28"/>
    <w:rsid w:val="00BC421C"/>
    <w:rsid w:val="00BC74AC"/>
    <w:rsid w:val="00BD114A"/>
    <w:rsid w:val="00BD1A3A"/>
    <w:rsid w:val="00BD4A64"/>
    <w:rsid w:val="00BD5980"/>
    <w:rsid w:val="00BE27D7"/>
    <w:rsid w:val="00BE534D"/>
    <w:rsid w:val="00BE6405"/>
    <w:rsid w:val="00BE6F52"/>
    <w:rsid w:val="00BF066B"/>
    <w:rsid w:val="00BF63CA"/>
    <w:rsid w:val="00BF66C7"/>
    <w:rsid w:val="00C00E77"/>
    <w:rsid w:val="00C04105"/>
    <w:rsid w:val="00C06996"/>
    <w:rsid w:val="00C07425"/>
    <w:rsid w:val="00C1261B"/>
    <w:rsid w:val="00C14D51"/>
    <w:rsid w:val="00C237E2"/>
    <w:rsid w:val="00C27621"/>
    <w:rsid w:val="00C556B7"/>
    <w:rsid w:val="00C57CFA"/>
    <w:rsid w:val="00C86DD0"/>
    <w:rsid w:val="00C95F77"/>
    <w:rsid w:val="00CA74B7"/>
    <w:rsid w:val="00CB0768"/>
    <w:rsid w:val="00CB3883"/>
    <w:rsid w:val="00CC1A7D"/>
    <w:rsid w:val="00CC3AAE"/>
    <w:rsid w:val="00CD3970"/>
    <w:rsid w:val="00CE23CD"/>
    <w:rsid w:val="00CE594F"/>
    <w:rsid w:val="00CF22CF"/>
    <w:rsid w:val="00D10263"/>
    <w:rsid w:val="00D11C19"/>
    <w:rsid w:val="00D1332E"/>
    <w:rsid w:val="00D323D7"/>
    <w:rsid w:val="00D3647B"/>
    <w:rsid w:val="00D6385E"/>
    <w:rsid w:val="00D678A8"/>
    <w:rsid w:val="00D67932"/>
    <w:rsid w:val="00D750A8"/>
    <w:rsid w:val="00D80068"/>
    <w:rsid w:val="00D81192"/>
    <w:rsid w:val="00D82D51"/>
    <w:rsid w:val="00D85528"/>
    <w:rsid w:val="00D855E2"/>
    <w:rsid w:val="00DB0790"/>
    <w:rsid w:val="00DB441A"/>
    <w:rsid w:val="00DC3404"/>
    <w:rsid w:val="00DF3343"/>
    <w:rsid w:val="00E02874"/>
    <w:rsid w:val="00E032D8"/>
    <w:rsid w:val="00E03C6B"/>
    <w:rsid w:val="00E0744A"/>
    <w:rsid w:val="00E126E1"/>
    <w:rsid w:val="00E134B9"/>
    <w:rsid w:val="00E25420"/>
    <w:rsid w:val="00E47C35"/>
    <w:rsid w:val="00E51796"/>
    <w:rsid w:val="00E5445A"/>
    <w:rsid w:val="00E624C2"/>
    <w:rsid w:val="00E6331A"/>
    <w:rsid w:val="00E63E57"/>
    <w:rsid w:val="00E6459F"/>
    <w:rsid w:val="00E664F3"/>
    <w:rsid w:val="00E6660A"/>
    <w:rsid w:val="00E70512"/>
    <w:rsid w:val="00E72B55"/>
    <w:rsid w:val="00E762DC"/>
    <w:rsid w:val="00E83206"/>
    <w:rsid w:val="00E952D9"/>
    <w:rsid w:val="00ED5338"/>
    <w:rsid w:val="00EE17D4"/>
    <w:rsid w:val="00EE59EF"/>
    <w:rsid w:val="00EE6F52"/>
    <w:rsid w:val="00F0051E"/>
    <w:rsid w:val="00F158CC"/>
    <w:rsid w:val="00F33C78"/>
    <w:rsid w:val="00F33D30"/>
    <w:rsid w:val="00F35D4A"/>
    <w:rsid w:val="00F4270F"/>
    <w:rsid w:val="00F44A56"/>
    <w:rsid w:val="00F52771"/>
    <w:rsid w:val="00F54CAA"/>
    <w:rsid w:val="00F64455"/>
    <w:rsid w:val="00F815FD"/>
    <w:rsid w:val="00F8278D"/>
    <w:rsid w:val="00F976B7"/>
    <w:rsid w:val="00FA28BD"/>
    <w:rsid w:val="00FB3BBB"/>
    <w:rsid w:val="00FC0DEF"/>
    <w:rsid w:val="00FD1891"/>
    <w:rsid w:val="00FD69EF"/>
    <w:rsid w:val="00FD7B90"/>
    <w:rsid w:val="00FE032D"/>
    <w:rsid w:val="00FE2096"/>
    <w:rsid w:val="00FF0733"/>
    <w:rsid w:val="00FF2ECD"/>
    <w:rsid w:val="00FF5004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A8A"/>
    <w:pPr>
      <w:ind w:firstLine="454"/>
      <w:jc w:val="both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644FF"/>
    <w:pPr>
      <w:keepNext/>
      <w:keepLines/>
      <w:spacing w:before="240"/>
      <w:outlineLvl w:val="0"/>
    </w:pPr>
    <w:rPr>
      <w:rFonts w:ascii="Calibri Light" w:eastAsia="MS Gothic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50A86"/>
    <w:pPr>
      <w:keepNext/>
      <w:keepLines/>
      <w:spacing w:before="40"/>
      <w:outlineLvl w:val="1"/>
    </w:pPr>
    <w:rPr>
      <w:rFonts w:ascii="Calibri Light" w:eastAsia="MS Gothic" w:hAnsi="Calibri Light"/>
      <w:color w:val="2E74B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644FF"/>
    <w:rPr>
      <w:rFonts w:ascii="Calibri Light" w:eastAsia="MS Gothic" w:hAnsi="Calibri Light"/>
      <w:color w:val="2E74B5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50A86"/>
    <w:rPr>
      <w:rFonts w:ascii="Calibri Light" w:eastAsia="MS Gothic" w:hAnsi="Calibri Light"/>
      <w:color w:val="2E74B5"/>
      <w:sz w:val="26"/>
    </w:rPr>
  </w:style>
  <w:style w:type="character" w:customStyle="1" w:styleId="a">
    <w:name w:val="греческий"/>
    <w:uiPriority w:val="99"/>
    <w:rsid w:val="003F040F"/>
    <w:rPr>
      <w:rFonts w:ascii="Symbol" w:hAnsi="Symbol"/>
      <w:noProof/>
    </w:rPr>
  </w:style>
  <w:style w:type="character" w:customStyle="1" w:styleId="a0">
    <w:name w:val="Индексы"/>
    <w:uiPriority w:val="99"/>
    <w:rsid w:val="003F040F"/>
    <w:rPr>
      <w:rFonts w:ascii="Times New Roman" w:hAnsi="Times New Roman"/>
      <w:i/>
      <w:noProof/>
      <w:vertAlign w:val="subscript"/>
      <w:lang w:val="en-US"/>
    </w:rPr>
  </w:style>
  <w:style w:type="character" w:customStyle="1" w:styleId="a1">
    <w:name w:val="математический символ"/>
    <w:uiPriority w:val="99"/>
    <w:rsid w:val="003F040F"/>
    <w:rPr>
      <w:rFonts w:ascii="Times New Roman" w:hAnsi="Times New Roman"/>
      <w:noProof/>
      <w:sz w:val="22"/>
    </w:rPr>
  </w:style>
  <w:style w:type="character" w:customStyle="1" w:styleId="a2">
    <w:name w:val="переменная"/>
    <w:uiPriority w:val="99"/>
    <w:rsid w:val="003F040F"/>
    <w:rPr>
      <w:rFonts w:ascii="Times New Roman" w:hAnsi="Times New Roman"/>
      <w:i/>
      <w:noProof/>
      <w:sz w:val="24"/>
    </w:rPr>
  </w:style>
  <w:style w:type="character" w:customStyle="1" w:styleId="a3">
    <w:name w:val="Степень"/>
    <w:uiPriority w:val="99"/>
    <w:rsid w:val="003F040F"/>
    <w:rPr>
      <w:rFonts w:ascii="Times New Roman" w:hAnsi="Times New Roman"/>
      <w:i/>
      <w:noProof/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rsid w:val="00C86DD0"/>
    <w:pPr>
      <w:suppressLineNumbers/>
      <w:ind w:firstLine="284"/>
    </w:pPr>
    <w:rPr>
      <w:rFonts w:cs="Calibri"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86DD0"/>
    <w:rPr>
      <w:rFonts w:eastAsia="MS Mincho"/>
      <w:sz w:val="20"/>
    </w:rPr>
  </w:style>
  <w:style w:type="character" w:customStyle="1" w:styleId="apple-converted-space">
    <w:name w:val="apple-converted-space"/>
    <w:basedOn w:val="DefaultParagraphFont"/>
    <w:uiPriority w:val="99"/>
    <w:rsid w:val="000644FF"/>
    <w:rPr>
      <w:rFonts w:cs="Times New Roman"/>
    </w:rPr>
  </w:style>
  <w:style w:type="paragraph" w:styleId="ListParagraph">
    <w:name w:val="List Paragraph"/>
    <w:basedOn w:val="Normal"/>
    <w:uiPriority w:val="99"/>
    <w:qFormat/>
    <w:rsid w:val="007578C2"/>
    <w:pPr>
      <w:ind w:left="720"/>
      <w:contextualSpacing/>
    </w:pPr>
  </w:style>
  <w:style w:type="paragraph" w:styleId="NormalWeb">
    <w:name w:val="Normal (Web)"/>
    <w:basedOn w:val="Normal"/>
    <w:uiPriority w:val="99"/>
    <w:rsid w:val="001D13CA"/>
    <w:pPr>
      <w:spacing w:before="100" w:beforeAutospacing="1" w:after="100" w:afterAutospacing="1"/>
      <w:ind w:firstLine="0"/>
    </w:pPr>
    <w:rPr>
      <w:rFonts w:ascii="Times New Roman" w:hAnsi="Times New Roman"/>
      <w:szCs w:val="24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276028"/>
    <w:rPr>
      <w:color w:val="808080"/>
    </w:rPr>
  </w:style>
  <w:style w:type="table" w:styleId="TableGrid">
    <w:name w:val="Table Grid"/>
    <w:basedOn w:val="TableNormal"/>
    <w:uiPriority w:val="99"/>
    <w:rsid w:val="00E5179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99"/>
    <w:qFormat/>
    <w:rsid w:val="00287E88"/>
    <w:rPr>
      <w:rFonts w:cs="Times New Roman"/>
      <w:i/>
    </w:rPr>
  </w:style>
  <w:style w:type="character" w:styleId="CommentReference">
    <w:name w:val="annotation reference"/>
    <w:basedOn w:val="DefaultParagraphFont"/>
    <w:uiPriority w:val="99"/>
    <w:semiHidden/>
    <w:rsid w:val="008537E9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37E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537E9"/>
    <w:rPr>
      <w:rFonts w:ascii="Calibri" w:hAnsi="Calibri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537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537E9"/>
    <w:rPr>
      <w:rFonts w:ascii="Calibri" w:hAnsi="Calibri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8537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37E9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56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6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6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81</TotalTime>
  <Pages>4</Pages>
  <Words>1533</Words>
  <Characters>8743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Григорьева</dc:creator>
  <cp:keywords/>
  <dc:description/>
  <cp:lastModifiedBy>User</cp:lastModifiedBy>
  <cp:revision>17</cp:revision>
  <cp:lastPrinted>2019-11-21T05:58:00Z</cp:lastPrinted>
  <dcterms:created xsi:type="dcterms:W3CDTF">2019-11-17T21:41:00Z</dcterms:created>
  <dcterms:modified xsi:type="dcterms:W3CDTF">2019-11-21T06:33:00Z</dcterms:modified>
</cp:coreProperties>
</file>